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8531D3" w14:textId="77777777" w:rsidR="00C66483" w:rsidRDefault="00C66483">
      <w:pPr>
        <w:jc w:val="right"/>
        <w:rPr>
          <w:rFonts w:ascii="Arial" w:hAnsi="Arial"/>
          <w:b/>
          <w:sz w:val="30"/>
          <w:szCs w:val="32"/>
        </w:rPr>
      </w:pPr>
      <w:r>
        <w:rPr>
          <w:rFonts w:ascii="Arial" w:hAnsi="Arial"/>
          <w:b/>
          <w:sz w:val="30"/>
          <w:szCs w:val="32"/>
        </w:rPr>
        <w:t>Contrato de Prestação de Serviços Educacionais</w:t>
      </w:r>
    </w:p>
    <w:p w14:paraId="70D564F5" w14:textId="77777777" w:rsidR="00C66483" w:rsidRDefault="00C66483">
      <w:pPr>
        <w:jc w:val="both"/>
        <w:rPr>
          <w:rFonts w:ascii="Arial" w:hAnsi="Arial"/>
          <w:sz w:val="22"/>
        </w:rPr>
      </w:pPr>
    </w:p>
    <w:p w14:paraId="458F0E21" w14:textId="77777777" w:rsidR="00C66483" w:rsidRDefault="00C66483">
      <w:pPr>
        <w:jc w:val="both"/>
        <w:rPr>
          <w:rFonts w:ascii="Arial" w:hAnsi="Arial"/>
          <w:sz w:val="22"/>
        </w:rPr>
      </w:pPr>
    </w:p>
    <w:p w14:paraId="1C1DDD09" w14:textId="77777777" w:rsidR="00CC7346" w:rsidRDefault="00CC7346" w:rsidP="00CC7346">
      <w:pPr>
        <w:jc w:val="both"/>
        <w:rPr>
          <w:rFonts w:ascii="Arial" w:hAnsi="Arial"/>
          <w:b/>
          <w:i/>
          <w:sz w:val="22"/>
          <w:u w:val="single"/>
        </w:rPr>
      </w:pPr>
      <w:r>
        <w:rPr>
          <w:rFonts w:ascii="Arial" w:hAnsi="Arial"/>
          <w:b/>
          <w:sz w:val="22"/>
        </w:rPr>
        <w:t>CONTRATADA</w:t>
      </w:r>
      <w:r>
        <w:rPr>
          <w:rFonts w:ascii="Arial" w:hAnsi="Arial"/>
          <w:sz w:val="22"/>
        </w:rPr>
        <w:t>:</w:t>
      </w:r>
    </w:p>
    <w:p w14:paraId="40B55BF7" w14:textId="77777777" w:rsidR="00CC7346" w:rsidRDefault="00CC7346" w:rsidP="00CC7346">
      <w:pPr>
        <w:pStyle w:val="Rodap"/>
        <w:shd w:val="clear" w:color="auto" w:fill="E6E6E6"/>
        <w:jc w:val="both"/>
        <w:rPr>
          <w:rFonts w:ascii="Verdana" w:hAnsi="Verdana"/>
          <w:sz w:val="14"/>
        </w:rPr>
      </w:pPr>
      <w:r>
        <w:rPr>
          <w:rFonts w:ascii="Arial" w:hAnsi="Arial"/>
          <w:b/>
          <w:w w:val="80"/>
          <w:sz w:val="38"/>
          <w:szCs w:val="40"/>
        </w:rPr>
        <w:t>Ecthos Consultoria e Desenvolvimento</w:t>
      </w:r>
      <w:r>
        <w:rPr>
          <w:rFonts w:ascii="Arial" w:hAnsi="Arial"/>
          <w:b/>
          <w:w w:val="80"/>
          <w:sz w:val="30"/>
          <w:szCs w:val="32"/>
        </w:rPr>
        <w:t xml:space="preserve"> - </w:t>
      </w:r>
      <w:r>
        <w:rPr>
          <w:rFonts w:ascii="Arial" w:hAnsi="Arial"/>
          <w:sz w:val="22"/>
        </w:rPr>
        <w:t xml:space="preserve">CNPJ: 04.161.866/0001-35  I.M.: 0291.429.8, </w:t>
      </w:r>
      <w:r w:rsidR="00ED53EA">
        <w:rPr>
          <w:rFonts w:ascii="Arial" w:hAnsi="Arial"/>
          <w:sz w:val="22"/>
        </w:rPr>
        <w:t xml:space="preserve">sediada à </w:t>
      </w:r>
      <w:r w:rsidR="00ED53EA" w:rsidRPr="00816028">
        <w:rPr>
          <w:rFonts w:ascii="Arial" w:hAnsi="Arial"/>
          <w:sz w:val="22"/>
        </w:rPr>
        <w:t>Estr</w:t>
      </w:r>
      <w:r w:rsidR="00C967F6">
        <w:rPr>
          <w:rFonts w:ascii="Arial" w:hAnsi="Arial"/>
          <w:sz w:val="22"/>
        </w:rPr>
        <w:t>ada</w:t>
      </w:r>
      <w:r w:rsidR="00ED53EA" w:rsidRPr="00816028">
        <w:rPr>
          <w:rFonts w:ascii="Arial" w:hAnsi="Arial"/>
          <w:sz w:val="22"/>
        </w:rPr>
        <w:t xml:space="preserve"> de Jacarepaguá 7655, sala 818, Freguesia </w:t>
      </w:r>
      <w:r w:rsidR="00ED53EA">
        <w:rPr>
          <w:rFonts w:ascii="Arial" w:hAnsi="Arial"/>
          <w:sz w:val="22"/>
        </w:rPr>
        <w:t xml:space="preserve">- </w:t>
      </w:r>
      <w:r w:rsidR="00ED53EA" w:rsidRPr="00816028">
        <w:rPr>
          <w:rFonts w:ascii="Arial" w:hAnsi="Arial"/>
          <w:sz w:val="22"/>
        </w:rPr>
        <w:t>CEP: 22753-033 Tel.: 2456-1885 / 3178-0335</w:t>
      </w:r>
      <w:r w:rsidR="00ED53EA">
        <w:rPr>
          <w:rFonts w:ascii="Arial" w:hAnsi="Arial"/>
          <w:sz w:val="22"/>
        </w:rPr>
        <w:t xml:space="preserve"> – Rio de Janeiro. Telefone/Fax:  2456-1885 </w:t>
      </w:r>
      <w:r>
        <w:rPr>
          <w:rFonts w:ascii="Arial" w:hAnsi="Arial"/>
          <w:sz w:val="22"/>
        </w:rPr>
        <w:t xml:space="preserve">– </w:t>
      </w:r>
      <w:hyperlink r:id="rId8" w:history="1">
        <w:r w:rsidRPr="008A3604">
          <w:rPr>
            <w:rStyle w:val="Hyperlink"/>
            <w:rFonts w:ascii="Arial" w:hAnsi="Arial"/>
            <w:sz w:val="22"/>
          </w:rPr>
          <w:t>www.ecthos.com.br</w:t>
        </w:r>
      </w:hyperlink>
      <w:r>
        <w:rPr>
          <w:rFonts w:ascii="Arial" w:hAnsi="Arial"/>
          <w:sz w:val="22"/>
        </w:rPr>
        <w:t xml:space="preserve">, representada pelo seu sócio diretor Marcus Possi, brasileiro, casado, registrado no Código de Pessoa Física sob o número 634.068.297-91, identidade </w:t>
      </w:r>
      <w:r>
        <w:rPr>
          <w:rFonts w:ascii="Arial" w:hAnsi="Arial" w:cs="Arial"/>
          <w:b/>
          <w:bCs/>
          <w:noProof/>
        </w:rPr>
        <w:t>CREA 80-1-09128-2 RJ</w:t>
      </w:r>
      <w:r w:rsidRPr="00E72DFE">
        <w:rPr>
          <w:rFonts w:ascii="Arial" w:hAnsi="Arial" w:cs="Arial"/>
          <w:bCs/>
          <w:noProof/>
        </w:rPr>
        <w:t xml:space="preserve">, e </w:t>
      </w:r>
    </w:p>
    <w:p w14:paraId="0895E754" w14:textId="77777777" w:rsidR="00CC7346" w:rsidRDefault="00CC7346" w:rsidP="00CC7346">
      <w:pPr>
        <w:jc w:val="both"/>
        <w:rPr>
          <w:rFonts w:ascii="Arial" w:hAnsi="Arial"/>
          <w:b/>
          <w:sz w:val="22"/>
        </w:rPr>
      </w:pPr>
    </w:p>
    <w:p w14:paraId="79D837C3" w14:textId="77777777" w:rsidR="00CC7346" w:rsidRDefault="00CC7346" w:rsidP="00CC7346">
      <w:pPr>
        <w:jc w:val="both"/>
        <w:rPr>
          <w:rFonts w:ascii="Arial" w:hAnsi="Arial"/>
          <w:b/>
          <w:sz w:val="22"/>
        </w:rPr>
      </w:pPr>
    </w:p>
    <w:p w14:paraId="76E02128" w14:textId="77777777" w:rsidR="00CC7346" w:rsidRDefault="00CC7346" w:rsidP="00CC7346">
      <w:pPr>
        <w:jc w:val="both"/>
        <w:rPr>
          <w:rFonts w:ascii="Arial" w:hAnsi="Arial"/>
          <w:b/>
          <w:sz w:val="22"/>
        </w:rPr>
      </w:pPr>
    </w:p>
    <w:p w14:paraId="0F64FC56" w14:textId="77777777" w:rsidR="00CC7346" w:rsidRPr="00A0429C" w:rsidRDefault="00CC7346" w:rsidP="00CC7346">
      <w:pPr>
        <w:jc w:val="both"/>
        <w:rPr>
          <w:rFonts w:ascii="Arial" w:hAnsi="Arial"/>
          <w:b/>
          <w:i/>
          <w:sz w:val="28"/>
          <w:szCs w:val="28"/>
          <w:u w:val="single"/>
        </w:rPr>
      </w:pPr>
      <w:r w:rsidRPr="00A0429C">
        <w:rPr>
          <w:rFonts w:ascii="Arial" w:hAnsi="Arial"/>
          <w:b/>
          <w:sz w:val="28"/>
          <w:szCs w:val="28"/>
        </w:rPr>
        <w:t>CONTRATANTE – ALUNO:</w:t>
      </w:r>
    </w:p>
    <w:p w14:paraId="30312C03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b/>
          <w:w w:val="80"/>
          <w:sz w:val="28"/>
          <w:szCs w:val="28"/>
        </w:rPr>
      </w:pPr>
      <w:r w:rsidRPr="00A0429C">
        <w:rPr>
          <w:rFonts w:ascii="Arial" w:hAnsi="Arial"/>
          <w:b/>
          <w:w w:val="80"/>
          <w:sz w:val="28"/>
          <w:szCs w:val="28"/>
        </w:rPr>
        <w:t>Nome:</w:t>
      </w:r>
    </w:p>
    <w:p w14:paraId="69722E7A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ID:</w:t>
      </w:r>
    </w:p>
    <w:p w14:paraId="5C6DF1C9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CPF:</w:t>
      </w:r>
    </w:p>
    <w:p w14:paraId="00E18257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 xml:space="preserve">Data de Nascimento: </w:t>
      </w:r>
    </w:p>
    <w:p w14:paraId="665200AC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Endereço:</w:t>
      </w:r>
    </w:p>
    <w:p w14:paraId="72F0A1BF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Telefone:</w:t>
      </w:r>
    </w:p>
    <w:p w14:paraId="147A0AD6" w14:textId="77777777" w:rsidR="00CC7346" w:rsidRPr="00A0429C" w:rsidRDefault="00CC7346" w:rsidP="00CC7346">
      <w:pPr>
        <w:pStyle w:val="Rodap"/>
        <w:shd w:val="clear" w:color="auto" w:fill="E6E6E6"/>
        <w:rPr>
          <w:rFonts w:ascii="Arial" w:hAnsi="Arial"/>
          <w:w w:val="80"/>
          <w:sz w:val="28"/>
          <w:szCs w:val="28"/>
        </w:rPr>
      </w:pPr>
      <w:r w:rsidRPr="00A0429C">
        <w:rPr>
          <w:rFonts w:ascii="Arial" w:hAnsi="Arial"/>
          <w:w w:val="80"/>
          <w:sz w:val="28"/>
          <w:szCs w:val="28"/>
        </w:rPr>
        <w:t>Correio Eletrônico:</w:t>
      </w:r>
    </w:p>
    <w:p w14:paraId="28FE5D54" w14:textId="77777777" w:rsidR="00C66483" w:rsidRPr="00A0429C" w:rsidRDefault="00C66483">
      <w:pPr>
        <w:jc w:val="both"/>
        <w:rPr>
          <w:rFonts w:ascii="Arial" w:hAnsi="Arial"/>
          <w:sz w:val="28"/>
          <w:szCs w:val="28"/>
        </w:rPr>
      </w:pPr>
    </w:p>
    <w:p w14:paraId="414F3216" w14:textId="77777777" w:rsidR="00C66483" w:rsidRPr="00A0429C" w:rsidRDefault="00C66483">
      <w:pPr>
        <w:jc w:val="both"/>
        <w:rPr>
          <w:rFonts w:ascii="Arial" w:hAnsi="Arial"/>
          <w:b/>
          <w:sz w:val="28"/>
          <w:szCs w:val="28"/>
        </w:rPr>
      </w:pPr>
      <w:r w:rsidRPr="00A0429C">
        <w:rPr>
          <w:rFonts w:ascii="Arial" w:hAnsi="Arial"/>
          <w:b/>
          <w:sz w:val="28"/>
          <w:szCs w:val="28"/>
        </w:rPr>
        <w:t>Curso:</w:t>
      </w:r>
    </w:p>
    <w:p w14:paraId="16415647" w14:textId="77777777" w:rsidR="00C66483" w:rsidRPr="00A341A5" w:rsidRDefault="00C66483">
      <w:pPr>
        <w:shd w:val="clear" w:color="auto" w:fill="E6E6E6"/>
        <w:jc w:val="both"/>
        <w:rPr>
          <w:rFonts w:ascii="Arial" w:hAnsi="Arial"/>
          <w:sz w:val="28"/>
          <w:szCs w:val="28"/>
        </w:rPr>
      </w:pPr>
      <w:r w:rsidRPr="00A0429C">
        <w:rPr>
          <w:rFonts w:ascii="Arial" w:hAnsi="Arial"/>
          <w:b/>
          <w:w w:val="80"/>
          <w:sz w:val="28"/>
          <w:szCs w:val="28"/>
        </w:rPr>
        <w:t xml:space="preserve">Curso </w:t>
      </w:r>
      <w:r w:rsidR="00F3733A" w:rsidRPr="00A0429C">
        <w:rPr>
          <w:rFonts w:ascii="Arial" w:hAnsi="Arial"/>
          <w:b/>
          <w:w w:val="80"/>
          <w:sz w:val="28"/>
          <w:szCs w:val="28"/>
        </w:rPr>
        <w:t xml:space="preserve">Spider Project </w:t>
      </w:r>
      <w:r w:rsidR="00613A6F" w:rsidRPr="00A0429C">
        <w:rPr>
          <w:rFonts w:ascii="Arial" w:hAnsi="Arial"/>
          <w:b/>
          <w:w w:val="80"/>
          <w:sz w:val="28"/>
          <w:szCs w:val="28"/>
        </w:rPr>
        <w:sym w:font="Symbol" w:char="F0E2"/>
      </w:r>
      <w:r w:rsidR="00613A6F" w:rsidRPr="00A0429C">
        <w:rPr>
          <w:rFonts w:ascii="Arial" w:hAnsi="Arial"/>
          <w:b/>
          <w:w w:val="80"/>
          <w:sz w:val="28"/>
          <w:szCs w:val="28"/>
        </w:rPr>
        <w:t xml:space="preserve"> Ferramenta de Apoio para o </w:t>
      </w:r>
      <w:r w:rsidRPr="00A0429C">
        <w:rPr>
          <w:rFonts w:ascii="Arial" w:hAnsi="Arial"/>
          <w:b/>
          <w:w w:val="80"/>
          <w:sz w:val="28"/>
          <w:szCs w:val="28"/>
        </w:rPr>
        <w:t>Gerenciamento de Projetos</w:t>
      </w:r>
      <w:r w:rsidR="00AF6495" w:rsidRPr="00A0429C">
        <w:rPr>
          <w:rFonts w:ascii="Arial" w:hAnsi="Arial"/>
          <w:b/>
          <w:w w:val="80"/>
          <w:sz w:val="28"/>
          <w:szCs w:val="28"/>
        </w:rPr>
        <w:t xml:space="preserve"> – </w:t>
      </w:r>
      <w:r w:rsidR="001B7359" w:rsidRPr="00A0429C">
        <w:rPr>
          <w:rFonts w:ascii="Arial" w:hAnsi="Arial"/>
          <w:b/>
          <w:w w:val="80"/>
          <w:sz w:val="28"/>
          <w:szCs w:val="28"/>
        </w:rPr>
        <w:t>SpU</w:t>
      </w:r>
      <w:r w:rsidR="00F3733A" w:rsidRPr="00A0429C">
        <w:rPr>
          <w:rFonts w:ascii="Arial" w:hAnsi="Arial"/>
          <w:b/>
          <w:w w:val="80"/>
          <w:sz w:val="28"/>
          <w:szCs w:val="28"/>
        </w:rPr>
        <w:t xml:space="preserve">- </w:t>
      </w:r>
      <w:r w:rsidR="00AF6495" w:rsidRPr="00A0429C">
        <w:rPr>
          <w:rFonts w:ascii="Arial" w:hAnsi="Arial"/>
          <w:b/>
          <w:w w:val="80"/>
          <w:sz w:val="28"/>
          <w:szCs w:val="28"/>
        </w:rPr>
        <w:t>modalidade EAD</w:t>
      </w:r>
      <w:r w:rsidR="00610D84" w:rsidRPr="00A0429C">
        <w:rPr>
          <w:rFonts w:ascii="Arial" w:hAnsi="Arial"/>
          <w:b/>
          <w:w w:val="80"/>
          <w:sz w:val="28"/>
          <w:szCs w:val="28"/>
        </w:rPr>
        <w:t xml:space="preserve"> com retorno</w:t>
      </w:r>
      <w:r w:rsidR="00694A3B" w:rsidRPr="00A0429C">
        <w:rPr>
          <w:rStyle w:val="Refdenotaderodap"/>
          <w:rFonts w:ascii="Arial" w:hAnsi="Arial"/>
          <w:b/>
          <w:w w:val="80"/>
          <w:sz w:val="28"/>
          <w:szCs w:val="28"/>
        </w:rPr>
        <w:footnoteReference w:id="1"/>
      </w:r>
      <w:r w:rsidRPr="00A0429C">
        <w:rPr>
          <w:rFonts w:ascii="Arial" w:hAnsi="Arial"/>
          <w:b/>
          <w:w w:val="80"/>
          <w:sz w:val="28"/>
          <w:szCs w:val="28"/>
        </w:rPr>
        <w:t xml:space="preserve">, </w:t>
      </w:r>
      <w:r w:rsidRPr="00A0429C">
        <w:rPr>
          <w:rFonts w:ascii="Arial" w:hAnsi="Arial"/>
          <w:w w:val="80"/>
          <w:sz w:val="28"/>
          <w:szCs w:val="28"/>
        </w:rPr>
        <w:t xml:space="preserve">levando ao certificado de Qualificação </w:t>
      </w:r>
      <w:r w:rsidRPr="00A341A5">
        <w:rPr>
          <w:rFonts w:ascii="Arial" w:hAnsi="Arial"/>
          <w:w w:val="80"/>
          <w:sz w:val="28"/>
          <w:szCs w:val="28"/>
        </w:rPr>
        <w:t>em Gerenciamento de Projetos</w:t>
      </w:r>
      <w:r w:rsidR="00285355" w:rsidRPr="00A341A5">
        <w:rPr>
          <w:rFonts w:ascii="Arial" w:hAnsi="Arial"/>
          <w:w w:val="80"/>
          <w:sz w:val="28"/>
          <w:szCs w:val="28"/>
        </w:rPr>
        <w:t xml:space="preserve"> e pré-qualificação para o curso de monitoramento e controle e certificação </w:t>
      </w:r>
      <w:r w:rsidR="00285355" w:rsidRPr="00A341A5">
        <w:rPr>
          <w:rFonts w:ascii="Arial" w:hAnsi="Arial"/>
          <w:b/>
          <w:i/>
          <w:w w:val="80"/>
          <w:sz w:val="28"/>
          <w:szCs w:val="28"/>
        </w:rPr>
        <w:t>SPIDER Sp</w:t>
      </w:r>
      <w:r w:rsidR="001B7359" w:rsidRPr="00A341A5">
        <w:rPr>
          <w:rFonts w:ascii="Arial" w:hAnsi="Arial"/>
          <w:b/>
          <w:i/>
          <w:w w:val="80"/>
          <w:sz w:val="28"/>
          <w:szCs w:val="28"/>
        </w:rPr>
        <w:t>U</w:t>
      </w:r>
      <w:r w:rsidRPr="00A341A5">
        <w:rPr>
          <w:rFonts w:ascii="Arial" w:hAnsi="Arial"/>
          <w:w w:val="80"/>
          <w:sz w:val="28"/>
          <w:szCs w:val="28"/>
        </w:rPr>
        <w:t>, em conformidade com as leis vigentes no país.  O teor completo desse curso pode ser verificado no anexo 2 deste contrato.</w:t>
      </w:r>
    </w:p>
    <w:p w14:paraId="6397A4ED" w14:textId="77777777" w:rsidR="00F772FE" w:rsidRPr="00A341A5" w:rsidRDefault="00F772FE" w:rsidP="00F772FE">
      <w:pPr>
        <w:jc w:val="both"/>
        <w:rPr>
          <w:rFonts w:ascii="Arial" w:hAnsi="Arial"/>
          <w:b/>
          <w:sz w:val="22"/>
        </w:rPr>
      </w:pPr>
    </w:p>
    <w:p w14:paraId="4B9F0EB5" w14:textId="77777777" w:rsidR="00097775" w:rsidRPr="00A341A5" w:rsidRDefault="00097775" w:rsidP="00655BCD">
      <w:pPr>
        <w:jc w:val="both"/>
        <w:rPr>
          <w:rFonts w:ascii="Arial" w:hAnsi="Arial"/>
          <w:b/>
          <w:sz w:val="28"/>
          <w:szCs w:val="28"/>
        </w:rPr>
      </w:pPr>
      <w:r w:rsidRPr="00A341A5">
        <w:rPr>
          <w:rFonts w:ascii="Arial" w:hAnsi="Arial"/>
          <w:b/>
          <w:sz w:val="28"/>
          <w:szCs w:val="28"/>
        </w:rPr>
        <w:t>Op</w:t>
      </w:r>
      <w:r w:rsidR="00EB04F6" w:rsidRPr="00A341A5">
        <w:rPr>
          <w:rFonts w:ascii="Arial" w:hAnsi="Arial"/>
          <w:b/>
          <w:sz w:val="28"/>
          <w:szCs w:val="28"/>
        </w:rPr>
        <w:t>ção de Agenda</w:t>
      </w:r>
      <w:r w:rsidRPr="00A341A5">
        <w:rPr>
          <w:rFonts w:ascii="Arial" w:hAnsi="Arial"/>
          <w:b/>
          <w:sz w:val="28"/>
          <w:szCs w:val="28"/>
        </w:rPr>
        <w:t>:</w:t>
      </w:r>
    </w:p>
    <w:p w14:paraId="30042433" w14:textId="031927E1" w:rsidR="00097775" w:rsidRPr="00DC4478" w:rsidRDefault="00EB04F6" w:rsidP="00DC4478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  <w:r w:rsidRPr="00A341A5">
        <w:rPr>
          <w:rFonts w:ascii="Arial" w:hAnsi="Arial"/>
          <w:w w:val="80"/>
          <w:sz w:val="28"/>
          <w:szCs w:val="28"/>
        </w:rPr>
        <w:t>(   )8 semanas</w:t>
      </w:r>
    </w:p>
    <w:p w14:paraId="29ED8854" w14:textId="77777777" w:rsidR="00F772FE" w:rsidRPr="00DC4478" w:rsidRDefault="00F772FE" w:rsidP="00F772FE">
      <w:pPr>
        <w:jc w:val="both"/>
        <w:rPr>
          <w:rFonts w:ascii="Arial" w:hAnsi="Arial"/>
          <w:b/>
          <w:sz w:val="28"/>
          <w:szCs w:val="28"/>
        </w:rPr>
      </w:pPr>
    </w:p>
    <w:p w14:paraId="1893C327" w14:textId="77777777" w:rsidR="00F772FE" w:rsidRPr="00DC4478" w:rsidRDefault="00F772FE" w:rsidP="00F772FE">
      <w:pPr>
        <w:jc w:val="right"/>
        <w:rPr>
          <w:rFonts w:ascii="Arial" w:hAnsi="Arial"/>
          <w:b/>
          <w:sz w:val="28"/>
          <w:szCs w:val="28"/>
        </w:rPr>
      </w:pPr>
    </w:p>
    <w:p w14:paraId="77B27154" w14:textId="77777777" w:rsidR="006A1CE5" w:rsidRDefault="006A1CE5" w:rsidP="006A1CE5">
      <w:pPr>
        <w:jc w:val="both"/>
        <w:rPr>
          <w:rFonts w:ascii="Arial" w:hAnsi="Arial"/>
          <w:b/>
          <w:sz w:val="28"/>
          <w:szCs w:val="28"/>
        </w:rPr>
      </w:pPr>
      <w:r w:rsidRPr="00DC4478">
        <w:rPr>
          <w:rFonts w:ascii="Arial" w:hAnsi="Arial"/>
          <w:b/>
          <w:sz w:val="28"/>
          <w:szCs w:val="28"/>
        </w:rPr>
        <w:t>Condições de Pagamento:</w:t>
      </w:r>
    </w:p>
    <w:p w14:paraId="13B28C45" w14:textId="11BA9658" w:rsidR="006A1CE5" w:rsidRPr="00DC4478" w:rsidRDefault="0073362C" w:rsidP="00727607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  <w:r>
        <w:rPr>
          <w:rFonts w:ascii="Arial" w:hAnsi="Arial"/>
          <w:w w:val="80"/>
          <w:sz w:val="28"/>
          <w:szCs w:val="28"/>
        </w:rPr>
        <w:t xml:space="preserve">(  ) </w:t>
      </w:r>
      <w:r w:rsidRPr="0073362C">
        <w:rPr>
          <w:rFonts w:ascii="Arial" w:hAnsi="Arial"/>
          <w:b/>
          <w:i/>
          <w:w w:val="80"/>
          <w:sz w:val="28"/>
          <w:szCs w:val="28"/>
        </w:rPr>
        <w:t>Subsidiado pela Ecthos CD -</w:t>
      </w:r>
      <w:r w:rsidR="006A1CE5" w:rsidRPr="00DC4478">
        <w:rPr>
          <w:rFonts w:ascii="Arial" w:hAnsi="Arial"/>
          <w:w w:val="80"/>
          <w:sz w:val="28"/>
          <w:szCs w:val="28"/>
        </w:rPr>
        <w:t xml:space="preserve">Valor total e à vista de R$ </w:t>
      </w:r>
      <w:r w:rsidR="00EE2CCC">
        <w:rPr>
          <w:rFonts w:ascii="Arial" w:hAnsi="Arial"/>
          <w:w w:val="80"/>
          <w:sz w:val="28"/>
          <w:szCs w:val="28"/>
        </w:rPr>
        <w:t>4</w:t>
      </w:r>
      <w:r w:rsidR="006A1CE5" w:rsidRPr="00DC4478">
        <w:rPr>
          <w:rFonts w:ascii="Arial" w:hAnsi="Arial"/>
          <w:w w:val="80"/>
          <w:sz w:val="28"/>
          <w:szCs w:val="28"/>
        </w:rPr>
        <w:t>00,00 (</w:t>
      </w:r>
      <w:r w:rsidR="00EE2CCC">
        <w:rPr>
          <w:rFonts w:ascii="Arial" w:hAnsi="Arial"/>
          <w:w w:val="80"/>
          <w:sz w:val="28"/>
          <w:szCs w:val="28"/>
        </w:rPr>
        <w:t>quatrocentos</w:t>
      </w:r>
      <w:r w:rsidR="00727607" w:rsidRPr="00DC4478">
        <w:rPr>
          <w:rFonts w:ascii="Arial" w:hAnsi="Arial"/>
          <w:w w:val="80"/>
          <w:sz w:val="28"/>
          <w:szCs w:val="28"/>
        </w:rPr>
        <w:t xml:space="preserve"> reais) a ser pago no ato da inscriç</w:t>
      </w:r>
      <w:r w:rsidR="00592EAA" w:rsidRPr="00DC4478">
        <w:rPr>
          <w:rFonts w:ascii="Arial" w:hAnsi="Arial"/>
          <w:w w:val="80"/>
          <w:sz w:val="28"/>
          <w:szCs w:val="28"/>
        </w:rPr>
        <w:t>ão</w:t>
      </w:r>
      <w:r w:rsidR="00B7536B">
        <w:rPr>
          <w:rFonts w:ascii="Arial" w:hAnsi="Arial"/>
          <w:w w:val="80"/>
          <w:sz w:val="28"/>
          <w:szCs w:val="28"/>
        </w:rPr>
        <w:t xml:space="preserve"> </w:t>
      </w:r>
      <w:r w:rsidR="0062669E">
        <w:rPr>
          <w:rFonts w:ascii="Arial" w:hAnsi="Arial"/>
          <w:w w:val="80"/>
          <w:sz w:val="28"/>
          <w:szCs w:val="28"/>
        </w:rPr>
        <w:t xml:space="preserve">no sistema </w:t>
      </w:r>
      <w:proofErr w:type="spellStart"/>
      <w:r w:rsidR="0062669E">
        <w:rPr>
          <w:rFonts w:ascii="Arial" w:hAnsi="Arial"/>
          <w:w w:val="80"/>
          <w:sz w:val="28"/>
          <w:szCs w:val="28"/>
        </w:rPr>
        <w:t>Eventbrite</w:t>
      </w:r>
      <w:proofErr w:type="spellEnd"/>
      <w:r w:rsidR="00592EAA" w:rsidRPr="00DC4478">
        <w:rPr>
          <w:rFonts w:ascii="Arial" w:hAnsi="Arial"/>
          <w:w w:val="80"/>
          <w:sz w:val="28"/>
          <w:szCs w:val="28"/>
        </w:rPr>
        <w:t xml:space="preserve">, com </w:t>
      </w:r>
      <w:r w:rsidR="00592EAA" w:rsidRPr="0062669E">
        <w:rPr>
          <w:rFonts w:ascii="Arial" w:hAnsi="Arial"/>
          <w:w w:val="80"/>
          <w:sz w:val="28"/>
          <w:szCs w:val="28"/>
        </w:rPr>
        <w:t>possibil</w:t>
      </w:r>
      <w:r w:rsidR="008E4C96" w:rsidRPr="0062669E">
        <w:rPr>
          <w:rFonts w:ascii="Arial" w:hAnsi="Arial"/>
          <w:w w:val="80"/>
          <w:sz w:val="28"/>
          <w:szCs w:val="28"/>
        </w:rPr>
        <w:t>idade de resgate</w:t>
      </w:r>
      <w:r w:rsidR="00F772FE" w:rsidRPr="0062669E">
        <w:rPr>
          <w:rStyle w:val="Refdenotaderodap"/>
          <w:rFonts w:ascii="Arial" w:hAnsi="Arial"/>
          <w:w w:val="80"/>
          <w:sz w:val="28"/>
          <w:szCs w:val="28"/>
        </w:rPr>
        <w:footnoteReference w:id="2"/>
      </w:r>
      <w:r w:rsidR="008E4C96" w:rsidRPr="0062669E">
        <w:rPr>
          <w:rFonts w:ascii="Arial" w:hAnsi="Arial"/>
          <w:w w:val="80"/>
          <w:sz w:val="28"/>
          <w:szCs w:val="28"/>
        </w:rPr>
        <w:t>d</w:t>
      </w:r>
      <w:r w:rsidR="00BE1AD3" w:rsidRPr="0062669E">
        <w:rPr>
          <w:rFonts w:ascii="Arial" w:hAnsi="Arial"/>
          <w:w w:val="80"/>
          <w:sz w:val="28"/>
          <w:szCs w:val="28"/>
        </w:rPr>
        <w:t>e 90% (noventa por cento) d</w:t>
      </w:r>
      <w:r w:rsidR="008E4C96" w:rsidRPr="0062669E">
        <w:rPr>
          <w:rFonts w:ascii="Arial" w:hAnsi="Arial"/>
          <w:w w:val="80"/>
          <w:sz w:val="28"/>
          <w:szCs w:val="28"/>
        </w:rPr>
        <w:t>o</w:t>
      </w:r>
      <w:r w:rsidR="00B7536B">
        <w:rPr>
          <w:rFonts w:ascii="Arial" w:hAnsi="Arial"/>
          <w:w w:val="80"/>
          <w:sz w:val="28"/>
          <w:szCs w:val="28"/>
        </w:rPr>
        <w:t xml:space="preserve"> </w:t>
      </w:r>
      <w:r w:rsidR="0062669E">
        <w:rPr>
          <w:rFonts w:ascii="Arial" w:hAnsi="Arial"/>
          <w:w w:val="80"/>
          <w:sz w:val="28"/>
          <w:szCs w:val="28"/>
        </w:rPr>
        <w:t>valor pago original,</w:t>
      </w:r>
      <w:r w:rsidR="008E4C96" w:rsidRPr="00DC4478">
        <w:rPr>
          <w:rFonts w:ascii="Arial" w:hAnsi="Arial"/>
          <w:w w:val="80"/>
          <w:sz w:val="28"/>
          <w:szCs w:val="28"/>
        </w:rPr>
        <w:t xml:space="preserve"> ao final do curso.</w:t>
      </w:r>
    </w:p>
    <w:p w14:paraId="43BBE425" w14:textId="77777777" w:rsidR="00694A3B" w:rsidRPr="00DC4478" w:rsidRDefault="00694A3B" w:rsidP="00727607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</w:p>
    <w:p w14:paraId="1A2C384F" w14:textId="77777777" w:rsidR="00694A3B" w:rsidRPr="0073362C" w:rsidRDefault="00694A3B" w:rsidP="0073362C">
      <w:pPr>
        <w:shd w:val="clear" w:color="auto" w:fill="E6E6E6"/>
        <w:jc w:val="right"/>
        <w:rPr>
          <w:rFonts w:ascii="Arial" w:hAnsi="Arial"/>
          <w:w w:val="80"/>
          <w:sz w:val="24"/>
          <w:szCs w:val="28"/>
        </w:rPr>
      </w:pPr>
      <w:r w:rsidRPr="0073362C">
        <w:rPr>
          <w:rFonts w:ascii="Arial" w:hAnsi="Arial"/>
          <w:w w:val="80"/>
          <w:sz w:val="24"/>
          <w:szCs w:val="28"/>
        </w:rPr>
        <w:t>Conta banc</w:t>
      </w:r>
      <w:r w:rsidR="001B504C" w:rsidRPr="0073362C">
        <w:rPr>
          <w:rFonts w:ascii="Arial" w:hAnsi="Arial"/>
          <w:w w:val="80"/>
          <w:sz w:val="24"/>
          <w:szCs w:val="28"/>
        </w:rPr>
        <w:t>á</w:t>
      </w:r>
      <w:r w:rsidRPr="0073362C">
        <w:rPr>
          <w:rFonts w:ascii="Arial" w:hAnsi="Arial"/>
          <w:w w:val="80"/>
          <w:sz w:val="24"/>
          <w:szCs w:val="28"/>
        </w:rPr>
        <w:t>ria do próprio CONTRATANTE para depósito direto:</w:t>
      </w:r>
    </w:p>
    <w:p w14:paraId="2D78F283" w14:textId="77777777" w:rsidR="00694A3B" w:rsidRPr="0073362C" w:rsidRDefault="00694A3B" w:rsidP="0073362C">
      <w:pPr>
        <w:shd w:val="clear" w:color="auto" w:fill="E6E6E6"/>
        <w:jc w:val="right"/>
        <w:rPr>
          <w:rFonts w:ascii="Arial" w:hAnsi="Arial"/>
          <w:w w:val="80"/>
          <w:sz w:val="24"/>
          <w:szCs w:val="28"/>
        </w:rPr>
      </w:pPr>
      <w:proofErr w:type="spellStart"/>
      <w:r w:rsidRPr="0073362C">
        <w:rPr>
          <w:rFonts w:ascii="Arial" w:hAnsi="Arial"/>
          <w:w w:val="80"/>
          <w:sz w:val="24"/>
          <w:szCs w:val="28"/>
        </w:rPr>
        <w:t>Banco:Ag</w:t>
      </w:r>
      <w:r w:rsidR="001B504C" w:rsidRPr="0073362C">
        <w:rPr>
          <w:rFonts w:ascii="Arial" w:hAnsi="Arial"/>
          <w:w w:val="80"/>
          <w:sz w:val="24"/>
          <w:szCs w:val="28"/>
        </w:rPr>
        <w:t>ê</w:t>
      </w:r>
      <w:r w:rsidRPr="0073362C">
        <w:rPr>
          <w:rFonts w:ascii="Arial" w:hAnsi="Arial"/>
          <w:w w:val="80"/>
          <w:sz w:val="24"/>
          <w:szCs w:val="28"/>
        </w:rPr>
        <w:t>ncia:Conta</w:t>
      </w:r>
      <w:proofErr w:type="spellEnd"/>
      <w:r w:rsidRPr="0073362C">
        <w:rPr>
          <w:rFonts w:ascii="Arial" w:hAnsi="Arial"/>
          <w:w w:val="80"/>
          <w:sz w:val="24"/>
          <w:szCs w:val="28"/>
        </w:rPr>
        <w:t>:</w:t>
      </w:r>
      <w:r w:rsidR="0073362C">
        <w:rPr>
          <w:rFonts w:ascii="Arial" w:hAnsi="Arial"/>
          <w:w w:val="80"/>
          <w:sz w:val="24"/>
          <w:szCs w:val="28"/>
        </w:rPr>
        <w:t xml:space="preserve">                   .</w:t>
      </w:r>
    </w:p>
    <w:p w14:paraId="13FC4DD4" w14:textId="77777777" w:rsidR="0073362C" w:rsidRPr="00DC4478" w:rsidRDefault="0073362C" w:rsidP="00727607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</w:p>
    <w:p w14:paraId="5142875F" w14:textId="77777777" w:rsidR="0073362C" w:rsidRPr="00DC4478" w:rsidRDefault="0073362C" w:rsidP="00BE1AD3">
      <w:pPr>
        <w:shd w:val="clear" w:color="auto" w:fill="E6E6E6"/>
        <w:jc w:val="both"/>
        <w:rPr>
          <w:rFonts w:ascii="Arial" w:hAnsi="Arial"/>
          <w:w w:val="80"/>
          <w:sz w:val="28"/>
          <w:szCs w:val="28"/>
        </w:rPr>
      </w:pPr>
      <w:r>
        <w:rPr>
          <w:rFonts w:ascii="Arial" w:hAnsi="Arial"/>
          <w:w w:val="80"/>
          <w:sz w:val="28"/>
          <w:szCs w:val="28"/>
        </w:rPr>
        <w:t xml:space="preserve">(  ) </w:t>
      </w:r>
      <w:r>
        <w:rPr>
          <w:rFonts w:ascii="Arial" w:hAnsi="Arial"/>
          <w:b/>
          <w:i/>
          <w:w w:val="80"/>
          <w:sz w:val="28"/>
          <w:szCs w:val="28"/>
        </w:rPr>
        <w:t xml:space="preserve">Tutoria </w:t>
      </w:r>
      <w:r w:rsidRPr="0073362C">
        <w:rPr>
          <w:rFonts w:ascii="Arial" w:hAnsi="Arial"/>
          <w:b/>
          <w:i/>
          <w:w w:val="80"/>
          <w:sz w:val="28"/>
          <w:szCs w:val="28"/>
        </w:rPr>
        <w:t xml:space="preserve"> -</w:t>
      </w:r>
      <w:r w:rsidRPr="00DC4478">
        <w:rPr>
          <w:rFonts w:ascii="Arial" w:hAnsi="Arial"/>
          <w:w w:val="80"/>
          <w:sz w:val="28"/>
          <w:szCs w:val="28"/>
        </w:rPr>
        <w:t xml:space="preserve">Valor total e à vista de R$ </w:t>
      </w:r>
      <w:r>
        <w:rPr>
          <w:rFonts w:ascii="Arial" w:hAnsi="Arial"/>
          <w:w w:val="80"/>
          <w:sz w:val="28"/>
          <w:szCs w:val="28"/>
        </w:rPr>
        <w:t>______</w:t>
      </w:r>
      <w:r w:rsidRPr="00DC4478">
        <w:rPr>
          <w:rFonts w:ascii="Arial" w:hAnsi="Arial"/>
          <w:w w:val="80"/>
          <w:sz w:val="28"/>
          <w:szCs w:val="28"/>
        </w:rPr>
        <w:t>,00 (</w:t>
      </w:r>
      <w:r>
        <w:rPr>
          <w:rFonts w:ascii="Arial" w:hAnsi="Arial"/>
          <w:w w:val="80"/>
          <w:sz w:val="28"/>
          <w:szCs w:val="28"/>
        </w:rPr>
        <w:t>_______________</w:t>
      </w:r>
      <w:r w:rsidRPr="00DC4478">
        <w:rPr>
          <w:rFonts w:ascii="Arial" w:hAnsi="Arial"/>
          <w:w w:val="80"/>
          <w:sz w:val="28"/>
          <w:szCs w:val="28"/>
        </w:rPr>
        <w:t xml:space="preserve"> reais) pago </w:t>
      </w:r>
      <w:r>
        <w:rPr>
          <w:rFonts w:ascii="Arial" w:hAnsi="Arial"/>
          <w:w w:val="80"/>
          <w:sz w:val="28"/>
          <w:szCs w:val="28"/>
        </w:rPr>
        <w:t>pela</w:t>
      </w:r>
      <w:r w:rsidR="00BE1AD3">
        <w:rPr>
          <w:rFonts w:ascii="Arial" w:hAnsi="Arial"/>
          <w:w w:val="80"/>
          <w:sz w:val="28"/>
          <w:szCs w:val="28"/>
        </w:rPr>
        <w:t xml:space="preserve"> inscrição</w:t>
      </w:r>
      <w:r w:rsidR="00B7536B">
        <w:rPr>
          <w:rFonts w:ascii="Arial" w:hAnsi="Arial"/>
          <w:w w:val="80"/>
          <w:sz w:val="28"/>
          <w:szCs w:val="28"/>
        </w:rPr>
        <w:t xml:space="preserve"> </w:t>
      </w:r>
      <w:r w:rsidR="00BE1AD3">
        <w:rPr>
          <w:rFonts w:ascii="Arial" w:hAnsi="Arial"/>
          <w:w w:val="80"/>
          <w:sz w:val="28"/>
          <w:szCs w:val="28"/>
        </w:rPr>
        <w:t>no</w:t>
      </w:r>
      <w:r>
        <w:rPr>
          <w:rFonts w:ascii="Arial" w:hAnsi="Arial"/>
          <w:w w:val="80"/>
          <w:sz w:val="28"/>
          <w:szCs w:val="28"/>
        </w:rPr>
        <w:t xml:space="preserve"> sistema </w:t>
      </w:r>
      <w:proofErr w:type="spellStart"/>
      <w:r>
        <w:rPr>
          <w:rFonts w:ascii="Arial" w:hAnsi="Arial"/>
          <w:w w:val="80"/>
          <w:sz w:val="28"/>
          <w:szCs w:val="28"/>
        </w:rPr>
        <w:t>Eventbrite</w:t>
      </w:r>
      <w:proofErr w:type="spellEnd"/>
      <w:r>
        <w:rPr>
          <w:rFonts w:ascii="Arial" w:hAnsi="Arial"/>
          <w:w w:val="80"/>
          <w:sz w:val="28"/>
          <w:szCs w:val="28"/>
        </w:rPr>
        <w:t>.</w:t>
      </w:r>
    </w:p>
    <w:p w14:paraId="00501AB0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Arial" w:hAnsi="Arial"/>
          <w:sz w:val="22"/>
        </w:rPr>
        <w:br w:type="page"/>
      </w: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lastRenderedPageBreak/>
        <w:t>Cláusula Primeira: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Objeto</w:t>
      </w:r>
    </w:p>
    <w:p w14:paraId="1C1C76E1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O objeto do presente contrato é a prestação de serviços educacionais pela </w:t>
      </w:r>
      <w:r w:rsidR="00277FF6" w:rsidRPr="00694A3B">
        <w:rPr>
          <w:rFonts w:asciiTheme="minorHAnsi" w:hAnsiTheme="minorHAnsi" w:cstheme="minorHAnsi"/>
          <w:sz w:val="24"/>
          <w:szCs w:val="24"/>
        </w:rPr>
        <w:t>CONTRATADA</w:t>
      </w:r>
      <w:r w:rsidRPr="00694A3B">
        <w:rPr>
          <w:rFonts w:asciiTheme="minorHAnsi" w:hAnsiTheme="minorHAnsi" w:cstheme="minorHAnsi"/>
          <w:sz w:val="24"/>
          <w:szCs w:val="24"/>
        </w:rPr>
        <w:t xml:space="preserve">, referentes ao CURSO no qual o CONTRATANTE </w:t>
      </w:r>
      <w:proofErr w:type="gramStart"/>
      <w:r w:rsidRPr="00694A3B">
        <w:rPr>
          <w:rFonts w:asciiTheme="minorHAnsi" w:hAnsiTheme="minorHAnsi" w:cstheme="minorHAnsi"/>
          <w:sz w:val="24"/>
          <w:szCs w:val="24"/>
        </w:rPr>
        <w:t>matricula</w:t>
      </w:r>
      <w:proofErr w:type="gramEnd"/>
      <w:r w:rsidRPr="00694A3B">
        <w:rPr>
          <w:rFonts w:asciiTheme="minorHAnsi" w:hAnsiTheme="minorHAnsi" w:cstheme="minorHAnsi"/>
          <w:sz w:val="24"/>
          <w:szCs w:val="24"/>
        </w:rPr>
        <w:t xml:space="preserve"> o</w:t>
      </w:r>
      <w:r w:rsidR="00924B62" w:rsidRPr="00694A3B">
        <w:rPr>
          <w:rFonts w:asciiTheme="minorHAnsi" w:hAnsiTheme="minorHAnsi" w:cstheme="minorHAnsi"/>
          <w:sz w:val="24"/>
          <w:szCs w:val="24"/>
        </w:rPr>
        <w:t xml:space="preserve"> ALUNO.</w:t>
      </w:r>
    </w:p>
    <w:p w14:paraId="0B095E46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01725EB4" w14:textId="77777777" w:rsidR="00155C78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proofErr w:type="spellStart"/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Primeiro</w:t>
      </w: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:</w:t>
      </w:r>
      <w:r w:rsidR="00155C78" w:rsidRPr="00694A3B">
        <w:rPr>
          <w:rFonts w:asciiTheme="minorHAnsi" w:hAnsiTheme="minorHAnsi" w:cstheme="minorHAnsi"/>
          <w:sz w:val="24"/>
          <w:szCs w:val="24"/>
        </w:rPr>
        <w:t>O</w:t>
      </w:r>
      <w:proofErr w:type="spellEnd"/>
      <w:r w:rsidR="00155C78" w:rsidRPr="00694A3B">
        <w:rPr>
          <w:rFonts w:asciiTheme="minorHAnsi" w:hAnsiTheme="minorHAnsi" w:cstheme="minorHAnsi"/>
          <w:sz w:val="24"/>
          <w:szCs w:val="24"/>
        </w:rPr>
        <w:t xml:space="preserve"> CURSO será realizado pela CONTRATADA, no endereço </w:t>
      </w:r>
      <w:r w:rsidR="0081451F" w:rsidRPr="00694A3B">
        <w:rPr>
          <w:rFonts w:asciiTheme="minorHAnsi" w:hAnsiTheme="minorHAnsi" w:cstheme="minorHAnsi"/>
          <w:sz w:val="24"/>
          <w:szCs w:val="24"/>
        </w:rPr>
        <w:t xml:space="preserve">eletrônico </w:t>
      </w:r>
      <w:r w:rsidR="00155C78" w:rsidRPr="00694A3B">
        <w:rPr>
          <w:rFonts w:asciiTheme="minorHAnsi" w:hAnsiTheme="minorHAnsi" w:cstheme="minorHAnsi"/>
          <w:sz w:val="24"/>
          <w:szCs w:val="24"/>
        </w:rPr>
        <w:t>constante na divulgação.</w:t>
      </w:r>
    </w:p>
    <w:p w14:paraId="1BA7C681" w14:textId="77777777" w:rsidR="003F4852" w:rsidRPr="00694A3B" w:rsidRDefault="003F4852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</w:p>
    <w:p w14:paraId="0E7715AA" w14:textId="77777777" w:rsidR="00C66483" w:rsidRPr="00622BA8" w:rsidRDefault="00D77BFB" w:rsidP="005D51C7">
      <w:pPr>
        <w:spacing w:line="276" w:lineRule="auto"/>
        <w:ind w:left="851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proofErr w:type="spellStart"/>
      <w:r w:rsidRPr="00622BA8">
        <w:rPr>
          <w:rFonts w:asciiTheme="minorHAnsi" w:hAnsiTheme="minorHAnsi" w:cstheme="minorHAnsi"/>
          <w:i/>
          <w:color w:val="000000" w:themeColor="text1"/>
          <w:sz w:val="24"/>
          <w:szCs w:val="24"/>
          <w:u w:val="single"/>
        </w:rPr>
        <w:t>segundo</w:t>
      </w:r>
      <w:r w:rsidR="00C66483" w:rsidRPr="00622BA8">
        <w:rPr>
          <w:rFonts w:asciiTheme="minorHAnsi" w:hAnsiTheme="minorHAnsi" w:cstheme="minorHAnsi"/>
          <w:i/>
          <w:color w:val="000000" w:themeColor="text1"/>
          <w:sz w:val="24"/>
          <w:szCs w:val="24"/>
          <w:u w:val="single"/>
        </w:rPr>
        <w:t>:</w:t>
      </w:r>
      <w:bookmarkStart w:id="0" w:name="_Hlk495314913"/>
      <w:r w:rsidR="00C66483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A</w:t>
      </w:r>
      <w:proofErr w:type="spellEnd"/>
      <w:r w:rsidR="00C66483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carga horária total </w:t>
      </w:r>
      <w:r w:rsidR="00D967E9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das </w:t>
      </w:r>
      <w:r w:rsidR="00694A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vídeo 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aulas</w:t>
      </w:r>
      <w:r w:rsidR="0013574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C66483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curso contratado é de no mínimo </w:t>
      </w:r>
      <w:r w:rsidR="00BA21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40</w:t>
      </w:r>
      <w:r w:rsidR="0081451F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 no máximo de </w:t>
      </w:r>
      <w:r w:rsidR="00F3733A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48</w:t>
      </w:r>
      <w:r w:rsidR="0081451F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horas-aula </w:t>
      </w:r>
      <w:r w:rsidR="00E02981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incluindo </w:t>
      </w:r>
      <w:r w:rsidR="00E12527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 realização de </w:t>
      </w:r>
      <w:r w:rsidR="00BA21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8 exercícios </w:t>
      </w:r>
      <w:r w:rsidR="00E02981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autodirigidos</w:t>
      </w:r>
      <w:r w:rsidR="00BA21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4</w:t>
      </w:r>
      <w:r w:rsidR="00E12527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exercícios</w:t>
      </w:r>
      <w:r w:rsidR="00BA213B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monitorados</w:t>
      </w:r>
      <w:r w:rsidR="00E12527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, descritos no</w:t>
      </w:r>
      <w:r w:rsidR="008459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12527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anexo </w:t>
      </w:r>
      <w:r w:rsidR="00DB261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1.</w:t>
      </w:r>
      <w:r w:rsidR="00CF72D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Carga média prevista de estudo diária 4h se, em duas ou em quatro semanas. </w:t>
      </w:r>
      <w:r w:rsidR="00DB261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Carga prevista de estudo diária </w:t>
      </w:r>
      <w:r w:rsidR="0036186C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610D8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a 3</w:t>
      </w:r>
      <w:r w:rsidR="00DB261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h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 em </w:t>
      </w:r>
      <w:r w:rsidR="0036186C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quatro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semanas ou diária </w:t>
      </w:r>
      <w:r w:rsidR="00610D8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2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h se em </w:t>
      </w:r>
      <w:r w:rsidR="0036186C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oito</w:t>
      </w:r>
      <w:r w:rsidR="00C967F6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semanas</w:t>
      </w:r>
      <w:r w:rsidR="00DB2614" w:rsidRPr="00622BA8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  <w:bookmarkEnd w:id="0"/>
    </w:p>
    <w:p w14:paraId="0986CEB9" w14:textId="77777777" w:rsidR="003F4852" w:rsidRPr="00694A3B" w:rsidRDefault="003F4852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</w:p>
    <w:p w14:paraId="13B554A2" w14:textId="77777777" w:rsidR="00622468" w:rsidRPr="00694A3B" w:rsidRDefault="00622468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proofErr w:type="spellStart"/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Terceiro:</w:t>
      </w:r>
      <w:bookmarkStart w:id="1" w:name="_Hlk495314932"/>
      <w:r w:rsidRPr="00694A3B">
        <w:rPr>
          <w:rFonts w:asciiTheme="minorHAnsi" w:hAnsiTheme="minorHAnsi" w:cstheme="minorHAnsi"/>
          <w:sz w:val="24"/>
          <w:szCs w:val="24"/>
        </w:rPr>
        <w:t>O</w:t>
      </w:r>
      <w:proofErr w:type="spellEnd"/>
      <w:r w:rsidRPr="00694A3B">
        <w:rPr>
          <w:rFonts w:asciiTheme="minorHAnsi" w:hAnsiTheme="minorHAnsi" w:cstheme="minorHAnsi"/>
          <w:sz w:val="24"/>
          <w:szCs w:val="24"/>
        </w:rPr>
        <w:t xml:space="preserve"> curso acontece </w:t>
      </w:r>
      <w:r w:rsidR="00BA213B" w:rsidRPr="00694A3B">
        <w:rPr>
          <w:rFonts w:asciiTheme="minorHAnsi" w:hAnsiTheme="minorHAnsi" w:cstheme="minorHAnsi"/>
          <w:sz w:val="24"/>
          <w:szCs w:val="24"/>
        </w:rPr>
        <w:t>através</w:t>
      </w:r>
      <w:r w:rsidR="00B62AF8" w:rsidRPr="00694A3B">
        <w:rPr>
          <w:rFonts w:asciiTheme="minorHAnsi" w:hAnsiTheme="minorHAnsi" w:cstheme="minorHAnsi"/>
          <w:sz w:val="24"/>
          <w:szCs w:val="24"/>
        </w:rPr>
        <w:t xml:space="preserve"> de aulas gravadas, apoio de sistema de ensino Moodle, </w:t>
      </w:r>
      <w:r w:rsidR="0079594B" w:rsidRPr="00694A3B">
        <w:rPr>
          <w:rFonts w:asciiTheme="minorHAnsi" w:hAnsiTheme="minorHAnsi" w:cstheme="minorHAnsi"/>
          <w:sz w:val="24"/>
          <w:szCs w:val="24"/>
        </w:rPr>
        <w:t xml:space="preserve">sem </w:t>
      </w:r>
      <w:r w:rsidR="00B62AF8" w:rsidRPr="00694A3B">
        <w:rPr>
          <w:rFonts w:asciiTheme="minorHAnsi" w:hAnsiTheme="minorHAnsi" w:cstheme="minorHAnsi"/>
          <w:sz w:val="24"/>
          <w:szCs w:val="24"/>
        </w:rPr>
        <w:t xml:space="preserve">tutoria online, </w:t>
      </w:r>
      <w:r w:rsidR="0079594B" w:rsidRPr="00694A3B">
        <w:rPr>
          <w:rFonts w:asciiTheme="minorHAnsi" w:hAnsiTheme="minorHAnsi" w:cstheme="minorHAnsi"/>
          <w:sz w:val="24"/>
          <w:szCs w:val="24"/>
        </w:rPr>
        <w:t xml:space="preserve">sem </w:t>
      </w:r>
      <w:r w:rsidR="00B62AF8" w:rsidRPr="00694A3B">
        <w:rPr>
          <w:rFonts w:asciiTheme="minorHAnsi" w:hAnsiTheme="minorHAnsi" w:cstheme="minorHAnsi"/>
          <w:sz w:val="24"/>
          <w:szCs w:val="24"/>
        </w:rPr>
        <w:t>programa</w:t>
      </w:r>
      <w:r w:rsidR="0079594B" w:rsidRPr="00694A3B">
        <w:rPr>
          <w:rFonts w:asciiTheme="minorHAnsi" w:hAnsiTheme="minorHAnsi" w:cstheme="minorHAnsi"/>
          <w:sz w:val="24"/>
          <w:szCs w:val="24"/>
        </w:rPr>
        <w:t xml:space="preserve"> de</w:t>
      </w:r>
      <w:r w:rsidR="00B62AF8" w:rsidRPr="00694A3B">
        <w:rPr>
          <w:rFonts w:asciiTheme="minorHAnsi" w:hAnsiTheme="minorHAnsi" w:cstheme="minorHAnsi"/>
          <w:sz w:val="24"/>
          <w:szCs w:val="24"/>
        </w:rPr>
        <w:t xml:space="preserve"> aulas e tarefas para entregas a </w:t>
      </w:r>
      <w:r w:rsidRPr="00694A3B">
        <w:rPr>
          <w:rFonts w:asciiTheme="minorHAnsi" w:hAnsiTheme="minorHAnsi" w:cstheme="minorHAnsi"/>
          <w:sz w:val="24"/>
          <w:szCs w:val="24"/>
        </w:rPr>
        <w:t xml:space="preserve">uma vez por semana em caráter de atendimento quase que individual, </w:t>
      </w:r>
      <w:r w:rsidR="0079594B" w:rsidRPr="00694A3B">
        <w:rPr>
          <w:rFonts w:asciiTheme="minorHAnsi" w:hAnsiTheme="minorHAnsi" w:cstheme="minorHAnsi"/>
          <w:sz w:val="24"/>
          <w:szCs w:val="24"/>
        </w:rPr>
        <w:t xml:space="preserve">não sendo </w:t>
      </w:r>
      <w:r w:rsidRPr="00694A3B">
        <w:rPr>
          <w:rFonts w:asciiTheme="minorHAnsi" w:hAnsiTheme="minorHAnsi" w:cstheme="minorHAnsi"/>
          <w:sz w:val="24"/>
          <w:szCs w:val="24"/>
        </w:rPr>
        <w:t>monitorado.</w:t>
      </w:r>
      <w:r w:rsidR="00DB2614" w:rsidRPr="00694A3B">
        <w:rPr>
          <w:rFonts w:asciiTheme="minorHAnsi" w:hAnsiTheme="minorHAnsi" w:cstheme="minorHAnsi"/>
          <w:sz w:val="24"/>
          <w:szCs w:val="24"/>
        </w:rPr>
        <w:t xml:space="preserve"> A metodologia de ensino “</w:t>
      </w:r>
      <w:proofErr w:type="spellStart"/>
      <w:r w:rsidR="00DB2614" w:rsidRPr="00694A3B">
        <w:rPr>
          <w:rFonts w:asciiTheme="minorHAnsi" w:hAnsiTheme="minorHAnsi" w:cstheme="minorHAnsi"/>
          <w:b/>
          <w:i/>
          <w:sz w:val="24"/>
          <w:szCs w:val="24"/>
        </w:rPr>
        <w:t>PeertoPeer</w:t>
      </w:r>
      <w:proofErr w:type="spellEnd"/>
      <w:r w:rsidR="00DB2614" w:rsidRPr="00694A3B">
        <w:rPr>
          <w:rFonts w:asciiTheme="minorHAnsi" w:hAnsiTheme="minorHAnsi" w:cstheme="minorHAnsi"/>
          <w:sz w:val="24"/>
          <w:szCs w:val="24"/>
        </w:rPr>
        <w:t xml:space="preserve">”, e </w:t>
      </w:r>
      <w:r w:rsidR="00DB2614"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SAPROB -Sala de Aula </w:t>
      </w:r>
      <w:proofErr w:type="spellStart"/>
      <w:r w:rsidR="00DB2614" w:rsidRPr="00694A3B">
        <w:rPr>
          <w:rFonts w:asciiTheme="minorHAnsi" w:hAnsiTheme="minorHAnsi" w:cstheme="minorHAnsi"/>
          <w:b/>
          <w:i/>
          <w:sz w:val="24"/>
          <w:szCs w:val="24"/>
        </w:rPr>
        <w:t>PROBbilística</w:t>
      </w:r>
      <w:proofErr w:type="spellEnd"/>
      <w:r w:rsidR="00DB2614" w:rsidRPr="00694A3B">
        <w:rPr>
          <w:rFonts w:asciiTheme="minorHAnsi" w:hAnsiTheme="minorHAnsi" w:cstheme="minorHAnsi"/>
          <w:sz w:val="24"/>
          <w:szCs w:val="24"/>
        </w:rPr>
        <w:t>, são desenvolvidas e exclusivas da Ecthos CD e suprem essa função.</w:t>
      </w:r>
      <w:bookmarkEnd w:id="1"/>
    </w:p>
    <w:p w14:paraId="2E7C7646" w14:textId="77777777" w:rsidR="003F4852" w:rsidRPr="00694A3B" w:rsidRDefault="003F4852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</w:p>
    <w:p w14:paraId="77D22C16" w14:textId="77777777" w:rsidR="003F3D9B" w:rsidRPr="00694A3B" w:rsidRDefault="003F3D9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bookmarkStart w:id="2" w:name="_Hlk495314952"/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r w:rsidR="003F4852" w:rsidRPr="00694A3B">
        <w:rPr>
          <w:rFonts w:asciiTheme="minorHAnsi" w:hAnsiTheme="minorHAnsi" w:cstheme="minorHAnsi"/>
          <w:i/>
          <w:sz w:val="24"/>
          <w:szCs w:val="24"/>
          <w:u w:val="single"/>
        </w:rPr>
        <w:t>Quarto</w:t>
      </w: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:</w:t>
      </w:r>
      <w:r w:rsidRPr="00694A3B">
        <w:rPr>
          <w:rFonts w:asciiTheme="minorHAnsi" w:hAnsiTheme="minorHAnsi" w:cstheme="minorHAnsi"/>
          <w:sz w:val="24"/>
          <w:szCs w:val="24"/>
        </w:rPr>
        <w:t xml:space="preserve"> O primeiro </w:t>
      </w:r>
      <w:r w:rsidR="00B040E3" w:rsidRPr="00694A3B">
        <w:rPr>
          <w:rFonts w:asciiTheme="minorHAnsi" w:hAnsiTheme="minorHAnsi" w:cstheme="minorHAnsi"/>
          <w:sz w:val="24"/>
          <w:szCs w:val="24"/>
        </w:rPr>
        <w:t xml:space="preserve">e único </w:t>
      </w:r>
      <w:r w:rsidRPr="00694A3B">
        <w:rPr>
          <w:rFonts w:asciiTheme="minorHAnsi" w:hAnsiTheme="minorHAnsi" w:cstheme="minorHAnsi"/>
          <w:sz w:val="24"/>
          <w:szCs w:val="24"/>
        </w:rPr>
        <w:t xml:space="preserve">cadastro </w:t>
      </w:r>
      <w:r w:rsidR="00B040E3" w:rsidRPr="00694A3B">
        <w:rPr>
          <w:rFonts w:asciiTheme="minorHAnsi" w:hAnsiTheme="minorHAnsi" w:cstheme="minorHAnsi"/>
          <w:sz w:val="24"/>
          <w:szCs w:val="24"/>
        </w:rPr>
        <w:t xml:space="preserve">livre e gratuito </w:t>
      </w:r>
      <w:r w:rsidRPr="00694A3B">
        <w:rPr>
          <w:rFonts w:asciiTheme="minorHAnsi" w:hAnsiTheme="minorHAnsi" w:cstheme="minorHAnsi"/>
          <w:sz w:val="24"/>
          <w:szCs w:val="24"/>
        </w:rPr>
        <w:t xml:space="preserve">dará acesso por </w:t>
      </w:r>
      <w:r w:rsidR="00694A3B" w:rsidRPr="00694A3B">
        <w:rPr>
          <w:rFonts w:asciiTheme="minorHAnsi" w:hAnsiTheme="minorHAnsi" w:cstheme="minorHAnsi"/>
          <w:sz w:val="24"/>
          <w:szCs w:val="24"/>
        </w:rPr>
        <w:t>90</w:t>
      </w:r>
      <w:r w:rsidRPr="00694A3B">
        <w:rPr>
          <w:rFonts w:asciiTheme="minorHAnsi" w:hAnsiTheme="minorHAnsi" w:cstheme="minorHAnsi"/>
          <w:sz w:val="24"/>
          <w:szCs w:val="24"/>
        </w:rPr>
        <w:t xml:space="preserve"> dias, tempo suficiente para assistência, leituras e entendimento dos temas </w:t>
      </w:r>
      <w:r w:rsidR="00C52346" w:rsidRPr="00694A3B">
        <w:rPr>
          <w:rFonts w:asciiTheme="minorHAnsi" w:hAnsiTheme="minorHAnsi" w:cstheme="minorHAnsi"/>
          <w:sz w:val="24"/>
          <w:szCs w:val="24"/>
        </w:rPr>
        <w:t>Técnicos</w:t>
      </w:r>
      <w:r w:rsidRPr="00694A3B">
        <w:rPr>
          <w:rFonts w:asciiTheme="minorHAnsi" w:hAnsiTheme="minorHAnsi" w:cstheme="minorHAnsi"/>
          <w:sz w:val="24"/>
          <w:szCs w:val="24"/>
        </w:rPr>
        <w:t xml:space="preserve"> e propostos. O desligamento do participante será feito de modo automático após esse prazo, sendo porem possível revalidar o acesso por novos períodos desde que solicitado formalmente pelo </w:t>
      </w:r>
      <w:r w:rsidR="00610D84" w:rsidRPr="00694A3B">
        <w:rPr>
          <w:rFonts w:asciiTheme="minorHAnsi" w:hAnsiTheme="minorHAnsi" w:cstheme="minorHAnsi"/>
          <w:sz w:val="24"/>
          <w:szCs w:val="24"/>
        </w:rPr>
        <w:t>e-mail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>cursos</w:t>
      </w:r>
      <w:r w:rsidR="00C967F6" w:rsidRPr="00694A3B">
        <w:rPr>
          <w:rFonts w:asciiTheme="minorHAnsi" w:hAnsiTheme="minorHAnsi" w:cstheme="minorHAnsi"/>
          <w:b/>
          <w:i/>
          <w:sz w:val="24"/>
          <w:szCs w:val="24"/>
        </w:rPr>
        <w:t>2016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>@ecthos</w:t>
      </w:r>
      <w:r w:rsidR="00C967F6" w:rsidRPr="00694A3B">
        <w:rPr>
          <w:rFonts w:asciiTheme="minorHAnsi" w:hAnsiTheme="minorHAnsi" w:cstheme="minorHAnsi"/>
          <w:b/>
          <w:i/>
          <w:sz w:val="24"/>
          <w:szCs w:val="24"/>
        </w:rPr>
        <w:t>cd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>.com.br</w:t>
      </w:r>
      <w:r w:rsidRPr="00694A3B">
        <w:rPr>
          <w:rFonts w:asciiTheme="minorHAnsi" w:hAnsiTheme="minorHAnsi" w:cstheme="minorHAnsi"/>
          <w:sz w:val="24"/>
          <w:szCs w:val="24"/>
        </w:rPr>
        <w:t>, apresentando a justificativa necessária e ter tido acesso com movimentos registrados no período original maior que 75%. </w:t>
      </w:r>
      <w:r w:rsidR="00701148" w:rsidRPr="00694A3B">
        <w:rPr>
          <w:rFonts w:asciiTheme="minorHAnsi" w:hAnsiTheme="minorHAnsi" w:cstheme="minorHAnsi"/>
          <w:sz w:val="24"/>
          <w:szCs w:val="24"/>
        </w:rPr>
        <w:t xml:space="preserve">A renovação será </w:t>
      </w:r>
      <w:r w:rsidR="00BC7788" w:rsidRPr="00694A3B">
        <w:rPr>
          <w:rFonts w:asciiTheme="minorHAnsi" w:hAnsiTheme="minorHAnsi" w:cstheme="minorHAnsi"/>
          <w:sz w:val="24"/>
          <w:szCs w:val="24"/>
        </w:rPr>
        <w:t xml:space="preserve">possível, porém, </w:t>
      </w:r>
      <w:r w:rsidR="00701148" w:rsidRPr="00694A3B">
        <w:rPr>
          <w:rFonts w:asciiTheme="minorHAnsi" w:hAnsiTheme="minorHAnsi" w:cstheme="minorHAnsi"/>
          <w:sz w:val="24"/>
          <w:szCs w:val="24"/>
        </w:rPr>
        <w:t xml:space="preserve">mediante a </w:t>
      </w:r>
      <w:r w:rsidR="00B040E3" w:rsidRPr="00694A3B">
        <w:rPr>
          <w:rFonts w:asciiTheme="minorHAnsi" w:hAnsiTheme="minorHAnsi" w:cstheme="minorHAnsi"/>
          <w:sz w:val="24"/>
          <w:szCs w:val="24"/>
        </w:rPr>
        <w:t xml:space="preserve">cobrança no valor integral do curso em sua forma </w:t>
      </w:r>
      <w:r w:rsidR="00701148" w:rsidRPr="00694A3B">
        <w:rPr>
          <w:rFonts w:asciiTheme="minorHAnsi" w:hAnsiTheme="minorHAnsi" w:cstheme="minorHAnsi"/>
          <w:sz w:val="24"/>
          <w:szCs w:val="24"/>
        </w:rPr>
        <w:t>natural</w:t>
      </w:r>
      <w:r w:rsidR="00B040E3" w:rsidRPr="00694A3B">
        <w:rPr>
          <w:rFonts w:asciiTheme="minorHAnsi" w:hAnsiTheme="minorHAnsi" w:cstheme="minorHAnsi"/>
          <w:sz w:val="24"/>
          <w:szCs w:val="24"/>
        </w:rPr>
        <w:t>.</w:t>
      </w:r>
    </w:p>
    <w:bookmarkEnd w:id="2"/>
    <w:p w14:paraId="54F24994" w14:textId="77777777" w:rsidR="00C52346" w:rsidRPr="00694A3B" w:rsidRDefault="00C52346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DFDA57A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3" w:name="_Hlk495315021"/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Segunda: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Data</w:t>
      </w:r>
    </w:p>
    <w:p w14:paraId="36C23D0C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A realização do CURSO está prevista para </w:t>
      </w:r>
      <w:r w:rsidR="00C52346" w:rsidRPr="00694A3B">
        <w:rPr>
          <w:rFonts w:asciiTheme="minorHAnsi" w:hAnsiTheme="minorHAnsi" w:cstheme="minorHAnsi"/>
          <w:sz w:val="24"/>
          <w:szCs w:val="24"/>
        </w:rPr>
        <w:t>a data de inscrição do próprio aluno, dentro do período definido anterior</w:t>
      </w:r>
      <w:r w:rsidRPr="00694A3B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4ACB56C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4DEA9887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Terceira: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QUALIDADE DO CURSO</w:t>
      </w:r>
    </w:p>
    <w:p w14:paraId="3BEA59D9" w14:textId="77339B1A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A CONTRATADA compromete-se a realizar o curso com o nível de qualidade explicitado no programa. </w:t>
      </w:r>
      <w:r w:rsidR="007215DF" w:rsidRPr="00694A3B">
        <w:rPr>
          <w:rFonts w:asciiTheme="minorHAnsi" w:hAnsiTheme="minorHAnsi" w:cstheme="minorHAnsi"/>
          <w:sz w:val="24"/>
          <w:szCs w:val="24"/>
        </w:rPr>
        <w:t xml:space="preserve">Os materiais foram avaliados por profissionais certificados e possuem declaração </w:t>
      </w:r>
      <w:r w:rsidR="00EE2CCC" w:rsidRPr="00694A3B">
        <w:rPr>
          <w:rFonts w:asciiTheme="minorHAnsi" w:hAnsiTheme="minorHAnsi" w:cstheme="minorHAnsi"/>
          <w:sz w:val="24"/>
          <w:szCs w:val="24"/>
        </w:rPr>
        <w:t>específica</w:t>
      </w:r>
      <w:r w:rsidR="007215DF" w:rsidRPr="00694A3B">
        <w:rPr>
          <w:rFonts w:asciiTheme="minorHAnsi" w:hAnsiTheme="minorHAnsi" w:cstheme="minorHAnsi"/>
          <w:sz w:val="24"/>
          <w:szCs w:val="24"/>
        </w:rPr>
        <w:t xml:space="preserve"> fornecida sob solicitação explicita não gratuita.</w:t>
      </w:r>
    </w:p>
    <w:p w14:paraId="2885A0DE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29791F9E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Quarta: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CERTIFICADO DE CONCLUSÃO</w:t>
      </w:r>
    </w:p>
    <w:p w14:paraId="26BEC85E" w14:textId="77777777" w:rsidR="00C66483" w:rsidRPr="00694A3B" w:rsidRDefault="00D77BF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>Não será conferido certificado de conclusão ao aluno</w:t>
      </w:r>
      <w:r w:rsidR="00694A3B" w:rsidRPr="00694A3B">
        <w:rPr>
          <w:rFonts w:asciiTheme="minorHAnsi" w:hAnsiTheme="minorHAnsi" w:cstheme="minorHAnsi"/>
          <w:sz w:val="24"/>
          <w:szCs w:val="24"/>
        </w:rPr>
        <w:t>,</w:t>
      </w:r>
      <w:r w:rsidRPr="00694A3B">
        <w:rPr>
          <w:rFonts w:asciiTheme="minorHAnsi" w:hAnsiTheme="minorHAnsi" w:cstheme="minorHAnsi"/>
          <w:sz w:val="24"/>
          <w:szCs w:val="24"/>
        </w:rPr>
        <w:t xml:space="preserve"> uma vez que não prevemos aqui na forma gratuita a avaliação dos conhecimentos adquiridos. Em caso de parcerias com institutos de outras empresas será conferido apenas pelo parceiro o registro de atividades concluídas pelo participante. Esse registro limitado ao período do curso ofertado. Essa condição poderá ser </w:t>
      </w:r>
      <w:r w:rsidRPr="00694A3B">
        <w:rPr>
          <w:rFonts w:asciiTheme="minorHAnsi" w:hAnsiTheme="minorHAnsi" w:cstheme="minorHAnsi"/>
          <w:sz w:val="24"/>
          <w:szCs w:val="24"/>
        </w:rPr>
        <w:lastRenderedPageBreak/>
        <w:t xml:space="preserve">alterada se houver a contratação de serviços de avaliação de resultados de nossas equipes, sendo possível ainda a emissão de um certificado específico e registrado para validação inclusive de </w:t>
      </w:r>
      <w:proofErr w:type="spellStart"/>
      <w:r w:rsidRPr="00694A3B">
        <w:rPr>
          <w:rFonts w:asciiTheme="minorHAnsi" w:hAnsiTheme="minorHAnsi" w:cstheme="minorHAnsi"/>
          <w:sz w:val="24"/>
          <w:szCs w:val="24"/>
        </w:rPr>
        <w:t>PDUs</w:t>
      </w:r>
      <w:proofErr w:type="spellEnd"/>
      <w:r w:rsidR="008F50A1" w:rsidRPr="00694A3B">
        <w:rPr>
          <w:rFonts w:asciiTheme="minorHAnsi" w:hAnsiTheme="minorHAnsi" w:cstheme="minorHAnsi"/>
          <w:sz w:val="24"/>
          <w:szCs w:val="24"/>
        </w:rPr>
        <w:t>.</w:t>
      </w:r>
      <w:r w:rsidR="00DB2614" w:rsidRPr="00694A3B">
        <w:rPr>
          <w:rFonts w:asciiTheme="minorHAnsi" w:hAnsiTheme="minorHAnsi" w:cstheme="minorHAnsi"/>
          <w:sz w:val="24"/>
          <w:szCs w:val="24"/>
        </w:rPr>
        <w:t xml:space="preserve"> Valor previsto à parte de R$ 900,00 (nove</w:t>
      </w:r>
      <w:r w:rsidR="00EE0858" w:rsidRPr="00694A3B">
        <w:rPr>
          <w:rFonts w:asciiTheme="minorHAnsi" w:hAnsiTheme="minorHAnsi" w:cstheme="minorHAnsi"/>
          <w:sz w:val="24"/>
          <w:szCs w:val="24"/>
        </w:rPr>
        <w:t>centos r</w:t>
      </w:r>
      <w:r w:rsidR="00DB2614" w:rsidRPr="00694A3B">
        <w:rPr>
          <w:rFonts w:asciiTheme="minorHAnsi" w:hAnsiTheme="minorHAnsi" w:cstheme="minorHAnsi"/>
          <w:sz w:val="24"/>
          <w:szCs w:val="24"/>
        </w:rPr>
        <w:t>eais).</w:t>
      </w:r>
    </w:p>
    <w:p w14:paraId="00197B12" w14:textId="77777777" w:rsidR="00277FF6" w:rsidRPr="00694A3B" w:rsidRDefault="00277FF6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C930880" w14:textId="11D22B82" w:rsidR="00D77BFB" w:rsidRPr="00694A3B" w:rsidRDefault="00D77BF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r w:rsidR="0090182B" w:rsidRPr="00694A3B">
        <w:rPr>
          <w:rFonts w:asciiTheme="minorHAnsi" w:hAnsiTheme="minorHAnsi" w:cstheme="minorHAnsi"/>
          <w:i/>
          <w:sz w:val="24"/>
          <w:szCs w:val="24"/>
          <w:u w:val="single"/>
        </w:rPr>
        <w:t>Único</w:t>
      </w: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:</w:t>
      </w:r>
      <w:r w:rsidR="00EE2CCC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</w:t>
      </w:r>
      <w:r w:rsidRPr="0090182B">
        <w:rPr>
          <w:rFonts w:asciiTheme="minorHAnsi" w:hAnsiTheme="minorHAnsi" w:cstheme="minorHAnsi"/>
          <w:sz w:val="24"/>
          <w:szCs w:val="24"/>
        </w:rPr>
        <w:t>Cabe</w:t>
      </w:r>
      <w:r w:rsidRPr="00694A3B">
        <w:rPr>
          <w:rFonts w:asciiTheme="minorHAnsi" w:hAnsiTheme="minorHAnsi" w:cstheme="minorHAnsi"/>
          <w:sz w:val="24"/>
          <w:szCs w:val="24"/>
        </w:rPr>
        <w:t xml:space="preserve"> de forma exclusiva ao parceiro ou instituição conveniada a emissão do certificado mencionando a empresa </w:t>
      </w:r>
      <w:r w:rsidR="00E02981" w:rsidRPr="00694A3B">
        <w:rPr>
          <w:rFonts w:asciiTheme="minorHAnsi" w:hAnsiTheme="minorHAnsi" w:cstheme="minorHAnsi"/>
          <w:sz w:val="24"/>
          <w:szCs w:val="24"/>
        </w:rPr>
        <w:t>Ethos CD</w:t>
      </w:r>
      <w:r w:rsidRPr="00694A3B">
        <w:rPr>
          <w:rFonts w:asciiTheme="minorHAnsi" w:hAnsiTheme="minorHAnsi" w:cstheme="minorHAnsi"/>
          <w:sz w:val="24"/>
          <w:szCs w:val="24"/>
        </w:rPr>
        <w:t>.</w:t>
      </w:r>
    </w:p>
    <w:bookmarkEnd w:id="3"/>
    <w:p w14:paraId="5FBA01B9" w14:textId="77777777" w:rsidR="00D77BFB" w:rsidRPr="00694A3B" w:rsidRDefault="00D77BF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7DE0FAFB" w14:textId="77777777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Quinta: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PAGAMENTO</w:t>
      </w:r>
    </w:p>
    <w:p w14:paraId="3B097B26" w14:textId="7D0CDA6B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O CONTRATANTE pagará à CONTRATADA o valor total pelos serviços </w:t>
      </w:r>
      <w:r w:rsidR="00335803" w:rsidRPr="00694A3B">
        <w:rPr>
          <w:rFonts w:asciiTheme="minorHAnsi" w:hAnsiTheme="minorHAnsi" w:cstheme="minorHAnsi"/>
          <w:sz w:val="24"/>
          <w:szCs w:val="24"/>
        </w:rPr>
        <w:t xml:space="preserve">a serem </w:t>
      </w:r>
      <w:r w:rsidRPr="00694A3B">
        <w:rPr>
          <w:rFonts w:asciiTheme="minorHAnsi" w:hAnsiTheme="minorHAnsi" w:cstheme="minorHAnsi"/>
          <w:sz w:val="24"/>
          <w:szCs w:val="24"/>
        </w:rPr>
        <w:t>prestados conforme as CONDIÇÕES DE PAGAMENTO</w:t>
      </w:r>
      <w:r w:rsidR="00610D84" w:rsidRPr="00694A3B">
        <w:rPr>
          <w:rFonts w:asciiTheme="minorHAnsi" w:hAnsiTheme="minorHAnsi" w:cstheme="minorHAnsi"/>
          <w:sz w:val="24"/>
          <w:szCs w:val="24"/>
        </w:rPr>
        <w:t xml:space="preserve"> especificados na </w:t>
      </w:r>
      <w:r w:rsidR="00EE2CCC" w:rsidRPr="00694A3B">
        <w:rPr>
          <w:rFonts w:asciiTheme="minorHAnsi" w:hAnsiTheme="minorHAnsi" w:cstheme="minorHAnsi"/>
          <w:sz w:val="24"/>
          <w:szCs w:val="24"/>
        </w:rPr>
        <w:t>matrícula</w:t>
      </w:r>
      <w:r w:rsidRPr="00694A3B">
        <w:rPr>
          <w:rFonts w:asciiTheme="minorHAnsi" w:hAnsiTheme="minorHAnsi" w:cstheme="minorHAnsi"/>
          <w:sz w:val="24"/>
          <w:szCs w:val="24"/>
        </w:rPr>
        <w:t>.</w:t>
      </w:r>
    </w:p>
    <w:p w14:paraId="75C64654" w14:textId="77777777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</w:p>
    <w:p w14:paraId="52850970" w14:textId="77777777" w:rsidR="00D46F88" w:rsidRPr="00694A3B" w:rsidRDefault="00694A3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Parágrafo Único</w:t>
      </w:r>
      <w:r w:rsidR="00472040" w:rsidRPr="00694A3B">
        <w:rPr>
          <w:rFonts w:asciiTheme="minorHAnsi" w:hAnsiTheme="minorHAnsi" w:cstheme="minorHAnsi"/>
          <w:i/>
          <w:sz w:val="24"/>
          <w:szCs w:val="24"/>
          <w:u w:val="single"/>
        </w:rPr>
        <w:t>:</w:t>
      </w:r>
      <w:r w:rsidR="00472040" w:rsidRPr="00694A3B">
        <w:rPr>
          <w:rFonts w:asciiTheme="minorHAnsi" w:hAnsiTheme="minorHAnsi" w:cstheme="minorHAnsi"/>
          <w:sz w:val="24"/>
          <w:szCs w:val="24"/>
        </w:rPr>
        <w:t xml:space="preserve"> Caso o </w:t>
      </w:r>
      <w:r w:rsidR="00125B8D" w:rsidRPr="00694A3B">
        <w:rPr>
          <w:rFonts w:asciiTheme="minorHAnsi" w:hAnsiTheme="minorHAnsi" w:cstheme="minorHAnsi"/>
          <w:sz w:val="24"/>
          <w:szCs w:val="24"/>
        </w:rPr>
        <w:t xml:space="preserve">CONTRATANTE </w:t>
      </w:r>
      <w:r w:rsidR="00940279" w:rsidRPr="00694A3B">
        <w:rPr>
          <w:rFonts w:asciiTheme="minorHAnsi" w:hAnsiTheme="minorHAnsi" w:cstheme="minorHAnsi"/>
          <w:sz w:val="24"/>
          <w:szCs w:val="24"/>
        </w:rPr>
        <w:t>cumpra</w:t>
      </w:r>
      <w:r w:rsidR="00914685" w:rsidRPr="00694A3B">
        <w:rPr>
          <w:rFonts w:asciiTheme="minorHAnsi" w:hAnsiTheme="minorHAnsi" w:cstheme="minorHAnsi"/>
          <w:sz w:val="24"/>
          <w:szCs w:val="24"/>
        </w:rPr>
        <w:t xml:space="preserve"> todas as datas previstas no</w:t>
      </w:r>
      <w:r w:rsidR="00135749">
        <w:rPr>
          <w:rFonts w:asciiTheme="minorHAnsi" w:hAnsiTheme="minorHAnsi" w:cstheme="minorHAnsi"/>
          <w:sz w:val="24"/>
          <w:szCs w:val="24"/>
        </w:rPr>
        <w:t xml:space="preserve"> </w:t>
      </w:r>
      <w:r w:rsidR="00914685" w:rsidRPr="00694A3B">
        <w:rPr>
          <w:rFonts w:asciiTheme="minorHAnsi" w:hAnsiTheme="minorHAnsi" w:cstheme="minorHAnsi"/>
          <w:sz w:val="24"/>
          <w:szCs w:val="24"/>
        </w:rPr>
        <w:t>calendário</w:t>
      </w:r>
      <w:r w:rsidR="00940279" w:rsidRPr="00694A3B">
        <w:rPr>
          <w:rFonts w:asciiTheme="minorHAnsi" w:hAnsiTheme="minorHAnsi" w:cstheme="minorHAnsi"/>
          <w:sz w:val="24"/>
          <w:szCs w:val="24"/>
        </w:rPr>
        <w:t xml:space="preserve"> para entrega de atividades, conforme pode ser verificado </w:t>
      </w:r>
      <w:r w:rsidR="00D91152" w:rsidRPr="00694A3B">
        <w:rPr>
          <w:rFonts w:asciiTheme="minorHAnsi" w:hAnsiTheme="minorHAnsi" w:cstheme="minorHAnsi"/>
          <w:sz w:val="24"/>
          <w:szCs w:val="24"/>
        </w:rPr>
        <w:t xml:space="preserve">no </w:t>
      </w:r>
      <w:r w:rsidR="00914685" w:rsidRPr="00694A3B">
        <w:rPr>
          <w:rFonts w:asciiTheme="minorHAnsi" w:hAnsiTheme="minorHAnsi" w:cstheme="minorHAnsi"/>
          <w:sz w:val="24"/>
          <w:szCs w:val="24"/>
        </w:rPr>
        <w:t xml:space="preserve">Anexo </w:t>
      </w:r>
      <w:r w:rsidR="00867D29" w:rsidRPr="00694A3B">
        <w:rPr>
          <w:rFonts w:asciiTheme="minorHAnsi" w:hAnsiTheme="minorHAnsi" w:cstheme="minorHAnsi"/>
          <w:sz w:val="24"/>
          <w:szCs w:val="24"/>
        </w:rPr>
        <w:t>0</w:t>
      </w:r>
      <w:r w:rsidRPr="00694A3B">
        <w:rPr>
          <w:rFonts w:asciiTheme="minorHAnsi" w:hAnsiTheme="minorHAnsi" w:cstheme="minorHAnsi"/>
          <w:sz w:val="24"/>
          <w:szCs w:val="24"/>
        </w:rPr>
        <w:t>5</w:t>
      </w:r>
      <w:r w:rsidR="00914685" w:rsidRPr="00694A3B">
        <w:rPr>
          <w:rFonts w:asciiTheme="minorHAnsi" w:hAnsiTheme="minorHAnsi" w:cstheme="minorHAnsi"/>
          <w:sz w:val="24"/>
          <w:szCs w:val="24"/>
        </w:rPr>
        <w:t xml:space="preserve"> -</w:t>
      </w:r>
      <w:r w:rsidR="00613A71" w:rsidRPr="00694A3B">
        <w:rPr>
          <w:rFonts w:asciiTheme="minorHAnsi" w:hAnsiTheme="minorHAnsi" w:cstheme="minorHAnsi"/>
          <w:sz w:val="24"/>
          <w:szCs w:val="24"/>
        </w:rPr>
        <w:t>“</w:t>
      </w:r>
      <w:r w:rsidR="00613A71" w:rsidRPr="00694A3B">
        <w:rPr>
          <w:rFonts w:asciiTheme="minorHAnsi" w:hAnsiTheme="minorHAnsi" w:cstheme="minorHAnsi"/>
          <w:b/>
          <w:sz w:val="24"/>
          <w:szCs w:val="24"/>
        </w:rPr>
        <w:t xml:space="preserve">Calendário do </w:t>
      </w:r>
      <w:r w:rsidRPr="00694A3B">
        <w:rPr>
          <w:rFonts w:asciiTheme="minorHAnsi" w:hAnsiTheme="minorHAnsi" w:cstheme="minorHAnsi"/>
          <w:b/>
          <w:sz w:val="24"/>
          <w:szCs w:val="24"/>
        </w:rPr>
        <w:t>Curso</w:t>
      </w:r>
      <w:r w:rsidRPr="00694A3B">
        <w:rPr>
          <w:rFonts w:asciiTheme="minorHAnsi" w:hAnsiTheme="minorHAnsi" w:cstheme="minorHAnsi"/>
          <w:sz w:val="24"/>
          <w:szCs w:val="24"/>
        </w:rPr>
        <w:t>”, a</w:t>
      </w:r>
      <w:r w:rsidR="00940279" w:rsidRPr="00694A3B">
        <w:rPr>
          <w:rFonts w:asciiTheme="minorHAnsi" w:hAnsiTheme="minorHAnsi" w:cstheme="minorHAnsi"/>
          <w:sz w:val="24"/>
          <w:szCs w:val="24"/>
        </w:rPr>
        <w:t xml:space="preserve"> CONTRATADA restituirá </w:t>
      </w:r>
      <w:r w:rsidR="00610D84" w:rsidRPr="00694A3B">
        <w:rPr>
          <w:rFonts w:asciiTheme="minorHAnsi" w:hAnsiTheme="minorHAnsi" w:cstheme="minorHAnsi"/>
          <w:sz w:val="24"/>
          <w:szCs w:val="24"/>
        </w:rPr>
        <w:t xml:space="preserve">90% </w:t>
      </w:r>
      <w:r w:rsidR="0019699D">
        <w:rPr>
          <w:rFonts w:asciiTheme="minorHAnsi" w:hAnsiTheme="minorHAnsi" w:cstheme="minorHAnsi"/>
          <w:sz w:val="24"/>
          <w:szCs w:val="24"/>
        </w:rPr>
        <w:t xml:space="preserve">(noventa por cento) </w:t>
      </w:r>
      <w:r w:rsidR="00610D84" w:rsidRPr="00694A3B">
        <w:rPr>
          <w:rFonts w:asciiTheme="minorHAnsi" w:hAnsiTheme="minorHAnsi" w:cstheme="minorHAnsi"/>
          <w:sz w:val="24"/>
          <w:szCs w:val="24"/>
        </w:rPr>
        <w:t>d</w:t>
      </w:r>
      <w:r w:rsidR="00940279" w:rsidRPr="00694A3B">
        <w:rPr>
          <w:rFonts w:asciiTheme="minorHAnsi" w:hAnsiTheme="minorHAnsi" w:cstheme="minorHAnsi"/>
          <w:sz w:val="24"/>
          <w:szCs w:val="24"/>
        </w:rPr>
        <w:t xml:space="preserve">o </w:t>
      </w:r>
      <w:r w:rsidR="0062669E">
        <w:rPr>
          <w:rFonts w:asciiTheme="minorHAnsi" w:hAnsiTheme="minorHAnsi" w:cstheme="minorHAnsi"/>
          <w:sz w:val="24"/>
          <w:szCs w:val="24"/>
        </w:rPr>
        <w:t>valor original</w:t>
      </w:r>
      <w:r w:rsidR="00940279" w:rsidRPr="00694A3B">
        <w:rPr>
          <w:rFonts w:asciiTheme="minorHAnsi" w:hAnsiTheme="minorHAnsi" w:cstheme="minorHAnsi"/>
          <w:sz w:val="24"/>
          <w:szCs w:val="24"/>
        </w:rPr>
        <w:t xml:space="preserve"> pago pelo </w:t>
      </w:r>
      <w:r w:rsidR="00610D84" w:rsidRPr="00694A3B">
        <w:rPr>
          <w:rFonts w:asciiTheme="minorHAnsi" w:hAnsiTheme="minorHAnsi" w:cstheme="minorHAnsi"/>
          <w:sz w:val="24"/>
          <w:szCs w:val="24"/>
        </w:rPr>
        <w:t>CONTRATANTE</w:t>
      </w:r>
      <w:r w:rsidR="0062669E">
        <w:rPr>
          <w:rFonts w:asciiTheme="minorHAnsi" w:hAnsiTheme="minorHAnsi" w:cstheme="minorHAnsi"/>
          <w:sz w:val="24"/>
          <w:szCs w:val="24"/>
        </w:rPr>
        <w:t>,</w:t>
      </w:r>
      <w:r w:rsidR="00610D84" w:rsidRPr="00694A3B">
        <w:rPr>
          <w:rFonts w:asciiTheme="minorHAnsi" w:hAnsiTheme="minorHAnsi" w:cstheme="minorHAnsi"/>
          <w:sz w:val="24"/>
          <w:szCs w:val="24"/>
        </w:rPr>
        <w:t xml:space="preserve"> ao</w:t>
      </w:r>
      <w:r w:rsidR="00DE0833" w:rsidRPr="00694A3B">
        <w:rPr>
          <w:rFonts w:asciiTheme="minorHAnsi" w:hAnsiTheme="minorHAnsi" w:cstheme="minorHAnsi"/>
          <w:sz w:val="24"/>
          <w:szCs w:val="24"/>
        </w:rPr>
        <w:t xml:space="preserve"> final deste curso</w:t>
      </w:r>
      <w:r w:rsidR="0062669E">
        <w:rPr>
          <w:rFonts w:asciiTheme="minorHAnsi" w:hAnsiTheme="minorHAnsi" w:cstheme="minorHAnsi"/>
          <w:sz w:val="24"/>
          <w:szCs w:val="24"/>
        </w:rPr>
        <w:t>, na conta bancá</w:t>
      </w:r>
      <w:r w:rsidRPr="00694A3B">
        <w:rPr>
          <w:rFonts w:asciiTheme="minorHAnsi" w:hAnsiTheme="minorHAnsi" w:cstheme="minorHAnsi"/>
          <w:sz w:val="24"/>
          <w:szCs w:val="24"/>
        </w:rPr>
        <w:t>ria definida pelo CONTRATANTE na primeira folha</w:t>
      </w:r>
      <w:r w:rsidR="00DE0833" w:rsidRPr="00694A3B">
        <w:rPr>
          <w:rFonts w:asciiTheme="minorHAnsi" w:hAnsiTheme="minorHAnsi" w:cstheme="minorHAnsi"/>
          <w:sz w:val="24"/>
          <w:szCs w:val="24"/>
        </w:rPr>
        <w:t>.</w:t>
      </w:r>
      <w:r w:rsidR="00845953">
        <w:rPr>
          <w:rFonts w:asciiTheme="minorHAnsi" w:hAnsiTheme="minorHAnsi" w:cstheme="minorHAnsi"/>
          <w:sz w:val="24"/>
          <w:szCs w:val="24"/>
        </w:rPr>
        <w:t xml:space="preserve"> </w:t>
      </w:r>
      <w:r w:rsidR="00C03CE1" w:rsidRPr="0062669E">
        <w:rPr>
          <w:rFonts w:asciiTheme="minorHAnsi" w:hAnsiTheme="minorHAnsi" w:cstheme="minorHAnsi"/>
          <w:sz w:val="24"/>
          <w:szCs w:val="24"/>
        </w:rPr>
        <w:t xml:space="preserve">O valor </w:t>
      </w:r>
      <w:r w:rsidR="0062669E">
        <w:rPr>
          <w:rFonts w:asciiTheme="minorHAnsi" w:hAnsiTheme="minorHAnsi" w:cstheme="minorHAnsi"/>
          <w:sz w:val="24"/>
          <w:szCs w:val="24"/>
        </w:rPr>
        <w:t>restante de</w:t>
      </w:r>
      <w:r w:rsidR="00C03CE1" w:rsidRPr="0062669E">
        <w:rPr>
          <w:rFonts w:asciiTheme="minorHAnsi" w:hAnsiTheme="minorHAnsi" w:cstheme="minorHAnsi"/>
          <w:sz w:val="24"/>
          <w:szCs w:val="24"/>
        </w:rPr>
        <w:t xml:space="preserve"> 10% (dez por cento) será destinado </w:t>
      </w:r>
      <w:r w:rsidR="0062669E">
        <w:rPr>
          <w:rFonts w:asciiTheme="minorHAnsi" w:hAnsiTheme="minorHAnsi" w:cstheme="minorHAnsi"/>
          <w:sz w:val="24"/>
          <w:szCs w:val="24"/>
        </w:rPr>
        <w:t>às</w:t>
      </w:r>
      <w:r w:rsidR="00C03CE1" w:rsidRPr="0062669E">
        <w:rPr>
          <w:rFonts w:asciiTheme="minorHAnsi" w:hAnsiTheme="minorHAnsi" w:cstheme="minorHAnsi"/>
          <w:sz w:val="24"/>
          <w:szCs w:val="24"/>
        </w:rPr>
        <w:t xml:space="preserve"> despesas administrativas</w:t>
      </w:r>
      <w:r w:rsidR="007E096D" w:rsidRPr="0062669E">
        <w:rPr>
          <w:rFonts w:asciiTheme="minorHAnsi" w:hAnsiTheme="minorHAnsi" w:cstheme="minorHAnsi"/>
          <w:sz w:val="24"/>
          <w:szCs w:val="24"/>
        </w:rPr>
        <w:t xml:space="preserve"> da CONTRATADA</w:t>
      </w:r>
      <w:r w:rsidR="00C03CE1" w:rsidRPr="0062669E">
        <w:rPr>
          <w:rFonts w:asciiTheme="minorHAnsi" w:hAnsiTheme="minorHAnsi" w:cstheme="minorHAnsi"/>
          <w:sz w:val="24"/>
          <w:szCs w:val="24"/>
        </w:rPr>
        <w:t>.</w:t>
      </w:r>
    </w:p>
    <w:p w14:paraId="54C7F084" w14:textId="77777777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1562E833" w14:textId="77777777" w:rsidR="00457444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Sexta: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DESISTÊNCIA</w:t>
      </w:r>
    </w:p>
    <w:p w14:paraId="0E72A3C1" w14:textId="77777777" w:rsidR="00B3734E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Em caso de desistência </w:t>
      </w:r>
      <w:r w:rsidR="00610D84" w:rsidRPr="00694A3B">
        <w:rPr>
          <w:rFonts w:asciiTheme="minorHAnsi" w:hAnsiTheme="minorHAnsi" w:cstheme="minorHAnsi"/>
          <w:sz w:val="24"/>
          <w:szCs w:val="24"/>
        </w:rPr>
        <w:t xml:space="preserve">ou abandono, </w:t>
      </w:r>
      <w:r w:rsidR="00460306" w:rsidRPr="00694A3B">
        <w:rPr>
          <w:rFonts w:asciiTheme="minorHAnsi" w:hAnsiTheme="minorHAnsi" w:cstheme="minorHAnsi"/>
          <w:sz w:val="24"/>
          <w:szCs w:val="24"/>
        </w:rPr>
        <w:t xml:space="preserve">a </w:t>
      </w:r>
      <w:r w:rsidR="00206F6A" w:rsidRPr="00694A3B">
        <w:rPr>
          <w:rFonts w:asciiTheme="minorHAnsi" w:hAnsiTheme="minorHAnsi" w:cstheme="minorHAnsi"/>
          <w:sz w:val="24"/>
          <w:szCs w:val="24"/>
        </w:rPr>
        <w:t>CONTRATADA</w:t>
      </w:r>
      <w:r w:rsidR="00A621DE" w:rsidRPr="00694A3B">
        <w:rPr>
          <w:rFonts w:asciiTheme="minorHAnsi" w:hAnsiTheme="minorHAnsi" w:cstheme="minorHAnsi"/>
          <w:sz w:val="24"/>
          <w:szCs w:val="24"/>
        </w:rPr>
        <w:t xml:space="preserve"> ficará isenta </w:t>
      </w:r>
      <w:r w:rsidR="006A7A04" w:rsidRPr="00694A3B">
        <w:rPr>
          <w:rFonts w:asciiTheme="minorHAnsi" w:hAnsiTheme="minorHAnsi" w:cstheme="minorHAnsi"/>
          <w:sz w:val="24"/>
          <w:szCs w:val="24"/>
        </w:rPr>
        <w:t>de ressarcir o CONTRATANTE</w:t>
      </w:r>
      <w:r w:rsidR="00694A3B" w:rsidRPr="00694A3B">
        <w:rPr>
          <w:rFonts w:asciiTheme="minorHAnsi" w:hAnsiTheme="minorHAnsi" w:cstheme="minorHAnsi"/>
          <w:sz w:val="24"/>
          <w:szCs w:val="24"/>
        </w:rPr>
        <w:t xml:space="preserve"> qualquer </w:t>
      </w:r>
      <w:r w:rsidR="00B3734E" w:rsidRPr="00694A3B">
        <w:rPr>
          <w:rFonts w:asciiTheme="minorHAnsi" w:hAnsiTheme="minorHAnsi" w:cstheme="minorHAnsi"/>
          <w:sz w:val="24"/>
          <w:szCs w:val="24"/>
        </w:rPr>
        <w:t>valor pelos serviços prestados.</w:t>
      </w:r>
    </w:p>
    <w:p w14:paraId="5F00D191" w14:textId="77777777" w:rsidR="00472040" w:rsidRPr="00694A3B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3D749931" w14:textId="77777777" w:rsidR="00472040" w:rsidRDefault="00472040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 xml:space="preserve">Parágrafo </w:t>
      </w:r>
      <w:r w:rsidR="0090182B">
        <w:rPr>
          <w:rFonts w:asciiTheme="minorHAnsi" w:hAnsiTheme="minorHAnsi" w:cstheme="minorHAnsi"/>
          <w:i/>
          <w:sz w:val="24"/>
          <w:szCs w:val="24"/>
          <w:u w:val="single"/>
        </w:rPr>
        <w:t>Primeiro</w:t>
      </w:r>
      <w:r w:rsidRPr="00694A3B">
        <w:rPr>
          <w:rFonts w:asciiTheme="minorHAnsi" w:hAnsiTheme="minorHAnsi" w:cstheme="minorHAnsi"/>
          <w:i/>
          <w:sz w:val="24"/>
          <w:szCs w:val="24"/>
          <w:u w:val="single"/>
        </w:rPr>
        <w:t>:</w:t>
      </w:r>
      <w:r w:rsidRPr="00694A3B">
        <w:rPr>
          <w:rFonts w:asciiTheme="minorHAnsi" w:hAnsiTheme="minorHAnsi" w:cstheme="minorHAnsi"/>
          <w:sz w:val="24"/>
          <w:szCs w:val="24"/>
        </w:rPr>
        <w:t xml:space="preserve"> Caso </w:t>
      </w:r>
      <w:r w:rsidRPr="0062669E">
        <w:rPr>
          <w:rFonts w:asciiTheme="minorHAnsi" w:hAnsiTheme="minorHAnsi" w:cstheme="minorHAnsi"/>
          <w:sz w:val="24"/>
          <w:szCs w:val="24"/>
        </w:rPr>
        <w:t>o aluno não realize a entrega dos exercícios programados</w:t>
      </w:r>
      <w:r w:rsidR="00AD143D" w:rsidRPr="0062669E">
        <w:rPr>
          <w:rFonts w:asciiTheme="minorHAnsi" w:hAnsiTheme="minorHAnsi" w:cstheme="minorHAnsi"/>
          <w:sz w:val="24"/>
          <w:szCs w:val="24"/>
        </w:rPr>
        <w:t xml:space="preserve"> e agendados</w:t>
      </w:r>
      <w:r w:rsidRPr="0062669E">
        <w:rPr>
          <w:rFonts w:asciiTheme="minorHAnsi" w:hAnsiTheme="minorHAnsi" w:cstheme="minorHAnsi"/>
          <w:sz w:val="24"/>
          <w:szCs w:val="24"/>
        </w:rPr>
        <w:t xml:space="preserve"> por</w:t>
      </w:r>
      <w:r w:rsidR="00AD143D" w:rsidRPr="0062669E">
        <w:rPr>
          <w:rFonts w:asciiTheme="minorHAnsi" w:hAnsiTheme="minorHAnsi" w:cstheme="minorHAnsi"/>
          <w:sz w:val="24"/>
          <w:szCs w:val="24"/>
        </w:rPr>
        <w:t xml:space="preserve"> mais de duas vezes</w:t>
      </w:r>
      <w:r w:rsidR="0062669E" w:rsidRPr="0062669E">
        <w:rPr>
          <w:rFonts w:asciiTheme="minorHAnsi" w:hAnsiTheme="minorHAnsi" w:cstheme="minorHAnsi"/>
          <w:sz w:val="24"/>
          <w:szCs w:val="24"/>
        </w:rPr>
        <w:t>,</w:t>
      </w:r>
      <w:r w:rsidR="00AD143D" w:rsidRPr="0062669E">
        <w:rPr>
          <w:rFonts w:asciiTheme="minorHAnsi" w:hAnsiTheme="minorHAnsi" w:cstheme="minorHAnsi"/>
          <w:sz w:val="24"/>
          <w:szCs w:val="24"/>
        </w:rPr>
        <w:t xml:space="preserve"> durante o</w:t>
      </w:r>
      <w:r w:rsidR="00AD143D">
        <w:rPr>
          <w:rFonts w:asciiTheme="minorHAnsi" w:hAnsiTheme="minorHAnsi" w:cstheme="minorHAnsi"/>
          <w:sz w:val="24"/>
          <w:szCs w:val="24"/>
        </w:rPr>
        <w:t xml:space="preserve"> curso</w:t>
      </w:r>
      <w:r w:rsidRPr="00694A3B">
        <w:rPr>
          <w:rFonts w:asciiTheme="minorHAnsi" w:hAnsiTheme="minorHAnsi" w:cstheme="minorHAnsi"/>
          <w:sz w:val="24"/>
          <w:szCs w:val="24"/>
        </w:rPr>
        <w:t>, fica caracteriza</w:t>
      </w:r>
      <w:r w:rsidR="0062669E">
        <w:rPr>
          <w:rFonts w:asciiTheme="minorHAnsi" w:hAnsiTheme="minorHAnsi" w:cstheme="minorHAnsi"/>
          <w:sz w:val="24"/>
          <w:szCs w:val="24"/>
        </w:rPr>
        <w:t>da</w:t>
      </w:r>
      <w:r w:rsidRPr="00694A3B">
        <w:rPr>
          <w:rFonts w:asciiTheme="minorHAnsi" w:hAnsiTheme="minorHAnsi" w:cstheme="minorHAnsi"/>
          <w:sz w:val="24"/>
          <w:szCs w:val="24"/>
        </w:rPr>
        <w:t xml:space="preserve"> a desistência da </w:t>
      </w:r>
      <w:proofErr w:type="gramStart"/>
      <w:r w:rsidRPr="00694A3B">
        <w:rPr>
          <w:rFonts w:asciiTheme="minorHAnsi" w:hAnsiTheme="minorHAnsi" w:cstheme="minorHAnsi"/>
          <w:sz w:val="24"/>
          <w:szCs w:val="24"/>
        </w:rPr>
        <w:t>matricula</w:t>
      </w:r>
      <w:proofErr w:type="gramEnd"/>
      <w:r w:rsidRPr="00694A3B">
        <w:rPr>
          <w:rFonts w:asciiTheme="minorHAnsi" w:hAnsiTheme="minorHAnsi" w:cstheme="minorHAnsi"/>
          <w:sz w:val="24"/>
          <w:szCs w:val="24"/>
        </w:rPr>
        <w:t xml:space="preserve"> do </w:t>
      </w:r>
      <w:r w:rsidR="00D91152" w:rsidRPr="00694A3B">
        <w:rPr>
          <w:rFonts w:asciiTheme="minorHAnsi" w:hAnsiTheme="minorHAnsi" w:cstheme="minorHAnsi"/>
          <w:sz w:val="24"/>
          <w:szCs w:val="24"/>
        </w:rPr>
        <w:t>ALUNO</w:t>
      </w:r>
      <w:r w:rsidRPr="00694A3B">
        <w:rPr>
          <w:rFonts w:asciiTheme="minorHAnsi" w:hAnsiTheme="minorHAnsi" w:cstheme="minorHAnsi"/>
          <w:sz w:val="24"/>
          <w:szCs w:val="24"/>
        </w:rPr>
        <w:t xml:space="preserve"> na turma</w:t>
      </w:r>
      <w:r w:rsidR="001A514A" w:rsidRPr="00694A3B">
        <w:rPr>
          <w:rFonts w:asciiTheme="minorHAnsi" w:hAnsiTheme="minorHAnsi" w:cstheme="minorHAnsi"/>
          <w:sz w:val="24"/>
          <w:szCs w:val="24"/>
        </w:rPr>
        <w:t>,</w:t>
      </w:r>
      <w:r w:rsidRPr="00694A3B">
        <w:rPr>
          <w:rFonts w:asciiTheme="minorHAnsi" w:hAnsiTheme="minorHAnsi" w:cstheme="minorHAnsi"/>
          <w:sz w:val="24"/>
          <w:szCs w:val="24"/>
        </w:rPr>
        <w:t xml:space="preserve"> sem ressarcimento do valor</w:t>
      </w:r>
      <w:r w:rsidR="00457444" w:rsidRPr="00694A3B">
        <w:rPr>
          <w:rFonts w:asciiTheme="minorHAnsi" w:hAnsiTheme="minorHAnsi" w:cstheme="minorHAnsi"/>
          <w:sz w:val="24"/>
          <w:szCs w:val="24"/>
        </w:rPr>
        <w:t xml:space="preserve"> pago</w:t>
      </w:r>
      <w:r w:rsidRPr="00694A3B">
        <w:rPr>
          <w:rFonts w:asciiTheme="minorHAnsi" w:hAnsiTheme="minorHAnsi" w:cstheme="minorHAnsi"/>
          <w:sz w:val="24"/>
          <w:szCs w:val="24"/>
        </w:rPr>
        <w:t>.</w:t>
      </w:r>
    </w:p>
    <w:p w14:paraId="3D25CDC2" w14:textId="77777777" w:rsidR="00A341A5" w:rsidRDefault="00A341A5" w:rsidP="005D51C7">
      <w:pPr>
        <w:spacing w:line="276" w:lineRule="auto"/>
        <w:ind w:left="851"/>
        <w:jc w:val="both"/>
        <w:rPr>
          <w:rFonts w:asciiTheme="minorHAnsi" w:hAnsiTheme="minorHAnsi" w:cstheme="minorHAnsi"/>
          <w:i/>
          <w:color w:val="FF0000"/>
          <w:sz w:val="24"/>
          <w:szCs w:val="24"/>
          <w:u w:val="single"/>
        </w:rPr>
      </w:pPr>
    </w:p>
    <w:p w14:paraId="6E5366F6" w14:textId="77777777" w:rsidR="00506591" w:rsidRPr="00A341A5" w:rsidRDefault="00506591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caps/>
          <w:dstrike/>
          <w:sz w:val="24"/>
          <w:szCs w:val="24"/>
        </w:rPr>
      </w:pPr>
      <w:r w:rsidRPr="00A341A5">
        <w:rPr>
          <w:rFonts w:asciiTheme="minorHAnsi" w:hAnsiTheme="minorHAnsi" w:cstheme="minorHAnsi"/>
          <w:i/>
          <w:sz w:val="24"/>
          <w:szCs w:val="24"/>
          <w:u w:val="single"/>
        </w:rPr>
        <w:t>Parágrafo Segundo:</w:t>
      </w:r>
      <w:r w:rsidRPr="00A341A5">
        <w:rPr>
          <w:rFonts w:asciiTheme="minorHAnsi" w:hAnsiTheme="minorHAnsi" w:cstheme="minorHAnsi"/>
          <w:sz w:val="24"/>
          <w:szCs w:val="24"/>
        </w:rPr>
        <w:t xml:space="preserve"> Ainda que não caracteriza novação, fica a critério da CONTRATADA flexibilizar entrega dos exercícios fora de prazo, porém ainda dentro de limites estabelecidos e contidos dentro da semana prevista para a realização da unidade. Isso garante flexibilidade necessária para atendimento aos requisitos de qualidade </w:t>
      </w:r>
      <w:r w:rsidR="0062669E" w:rsidRPr="00A341A5">
        <w:rPr>
          <w:rFonts w:asciiTheme="minorHAnsi" w:hAnsiTheme="minorHAnsi" w:cstheme="minorHAnsi"/>
          <w:sz w:val="24"/>
          <w:szCs w:val="24"/>
        </w:rPr>
        <w:t>orientado pela</w:t>
      </w:r>
      <w:r w:rsidR="00135749">
        <w:rPr>
          <w:rFonts w:asciiTheme="minorHAnsi" w:hAnsiTheme="minorHAnsi" w:cstheme="minorHAnsi"/>
          <w:sz w:val="24"/>
          <w:szCs w:val="24"/>
        </w:rPr>
        <w:t xml:space="preserve"> </w:t>
      </w:r>
      <w:r w:rsidRPr="00A341A5">
        <w:rPr>
          <w:rFonts w:asciiTheme="minorHAnsi" w:hAnsiTheme="minorHAnsi" w:cstheme="minorHAnsi"/>
          <w:b/>
          <w:sz w:val="24"/>
          <w:szCs w:val="24"/>
        </w:rPr>
        <w:t>Associação Brasileira de Educação a Distância  - ABED</w:t>
      </w:r>
      <w:r w:rsidRPr="00A341A5">
        <w:rPr>
          <w:rFonts w:asciiTheme="minorHAnsi" w:hAnsiTheme="minorHAnsi" w:cstheme="minorHAnsi"/>
          <w:sz w:val="24"/>
          <w:szCs w:val="24"/>
        </w:rPr>
        <w:t>.</w:t>
      </w:r>
    </w:p>
    <w:p w14:paraId="10A1E341" w14:textId="77777777" w:rsidR="008605B3" w:rsidRPr="00694A3B" w:rsidRDefault="008605B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caps/>
          <w:dstrike/>
          <w:sz w:val="24"/>
          <w:szCs w:val="24"/>
        </w:rPr>
      </w:pPr>
    </w:p>
    <w:p w14:paraId="2D980011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Sétima: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 RESPONSABILIDADE</w:t>
      </w:r>
    </w:p>
    <w:p w14:paraId="3B4762A5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O CONTRATANTE se responsabiliza pelo comportamento do ALUNO por ele matriculado. Em particular, como prova de conhecimento da íntegra e concordância, assina em conjunto com o ALUNO o </w:t>
      </w:r>
      <w:r w:rsidR="00A21968" w:rsidRPr="00694A3B">
        <w:rPr>
          <w:rFonts w:asciiTheme="minorHAnsi" w:hAnsiTheme="minorHAnsi" w:cstheme="minorHAnsi"/>
          <w:sz w:val="24"/>
          <w:szCs w:val="24"/>
        </w:rPr>
        <w:t xml:space="preserve">Anexo 3 - </w:t>
      </w:r>
      <w:r w:rsidRPr="00694A3B">
        <w:rPr>
          <w:rFonts w:asciiTheme="minorHAnsi" w:hAnsiTheme="minorHAnsi" w:cstheme="minorHAnsi"/>
          <w:sz w:val="24"/>
          <w:szCs w:val="24"/>
        </w:rPr>
        <w:t>“</w:t>
      </w:r>
      <w:r w:rsidRPr="00694A3B">
        <w:rPr>
          <w:rFonts w:asciiTheme="minorHAnsi" w:hAnsiTheme="minorHAnsi" w:cstheme="minorHAnsi"/>
          <w:b/>
          <w:sz w:val="24"/>
          <w:szCs w:val="24"/>
        </w:rPr>
        <w:t>Compromisso de Comportamento Ético</w:t>
      </w:r>
      <w:r w:rsidRPr="00694A3B">
        <w:rPr>
          <w:rFonts w:asciiTheme="minorHAnsi" w:hAnsiTheme="minorHAnsi" w:cstheme="minorHAnsi"/>
          <w:sz w:val="24"/>
          <w:szCs w:val="24"/>
        </w:rPr>
        <w:t>”, que passa a fazer parte deste contrato.</w:t>
      </w:r>
    </w:p>
    <w:p w14:paraId="3CA01EF2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14:paraId="4DCC7D54" w14:textId="77777777" w:rsidR="005D51C7" w:rsidRDefault="005D51C7">
      <w:pPr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br w:type="page"/>
      </w:r>
    </w:p>
    <w:p w14:paraId="65CFFCEF" w14:textId="38F0E724" w:rsidR="00C66483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lastRenderedPageBreak/>
        <w:t>Cláusula Oitava: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Anexos</w:t>
      </w:r>
    </w:p>
    <w:p w14:paraId="0CE031F0" w14:textId="77777777" w:rsidR="005D51C7" w:rsidRPr="00694A3B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727408D" w14:textId="77777777" w:rsidR="00A21968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Fazem parte integrante deste contrato os anexos: </w:t>
      </w:r>
    </w:p>
    <w:p w14:paraId="37E4585C" w14:textId="77777777" w:rsidR="00A21968" w:rsidRPr="00694A3B" w:rsidRDefault="00A21968" w:rsidP="005D51C7">
      <w:pPr>
        <w:spacing w:line="276" w:lineRule="auto"/>
        <w:ind w:left="1418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Anexo </w:t>
      </w:r>
      <w:r w:rsidR="00C66483"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1 – Escopo do Curso 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de Ferramenta de Apoio ao Gerenciamento de Projetos – </w:t>
      </w:r>
      <w:r w:rsidR="00F3733A" w:rsidRPr="00694A3B">
        <w:rPr>
          <w:rFonts w:asciiTheme="minorHAnsi" w:hAnsiTheme="minorHAnsi" w:cstheme="minorHAnsi"/>
          <w:b/>
          <w:i/>
          <w:sz w:val="24"/>
          <w:szCs w:val="24"/>
        </w:rPr>
        <w:t>Spider Project</w:t>
      </w:r>
      <w:r w:rsidR="00135749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proofErr w:type="spellStart"/>
      <w:r w:rsidR="0089308B" w:rsidRPr="00694A3B">
        <w:rPr>
          <w:rFonts w:asciiTheme="minorHAnsi" w:hAnsiTheme="minorHAnsi" w:cstheme="minorHAnsi"/>
          <w:b/>
          <w:i/>
          <w:sz w:val="24"/>
          <w:szCs w:val="24"/>
        </w:rPr>
        <w:t>User</w:t>
      </w:r>
      <w:proofErr w:type="spellEnd"/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. </w:t>
      </w:r>
    </w:p>
    <w:p w14:paraId="4E1E9411" w14:textId="77777777" w:rsidR="00A21968" w:rsidRPr="00694A3B" w:rsidRDefault="00C66483" w:rsidP="005D51C7">
      <w:pPr>
        <w:spacing w:line="276" w:lineRule="auto"/>
        <w:ind w:left="1418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Anexo 2 – </w:t>
      </w:r>
      <w:r w:rsidR="00A21968"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Ementa do Curso. </w:t>
      </w:r>
    </w:p>
    <w:p w14:paraId="0623376E" w14:textId="77777777" w:rsidR="00C66483" w:rsidRPr="00694A3B" w:rsidRDefault="00A21968" w:rsidP="005D51C7">
      <w:pPr>
        <w:spacing w:line="276" w:lineRule="auto"/>
        <w:ind w:left="1418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Anexo 3 - </w:t>
      </w:r>
      <w:r w:rsidR="00C66483" w:rsidRPr="00694A3B">
        <w:rPr>
          <w:rFonts w:asciiTheme="minorHAnsi" w:hAnsiTheme="minorHAnsi" w:cstheme="minorHAnsi"/>
          <w:b/>
          <w:i/>
          <w:sz w:val="24"/>
          <w:szCs w:val="24"/>
        </w:rPr>
        <w:t>Compromisso de Comportamento Ético</w:t>
      </w:r>
      <w:r w:rsidRPr="00694A3B">
        <w:rPr>
          <w:rFonts w:asciiTheme="minorHAnsi" w:hAnsiTheme="minorHAnsi" w:cstheme="minorHAnsi"/>
          <w:b/>
          <w:i/>
          <w:sz w:val="24"/>
          <w:szCs w:val="24"/>
        </w:rPr>
        <w:t xml:space="preserve"> + Guia do Aluno</w:t>
      </w:r>
    </w:p>
    <w:p w14:paraId="101235FB" w14:textId="77777777" w:rsidR="007944AB" w:rsidRPr="00694A3B" w:rsidRDefault="007944AB" w:rsidP="005D51C7">
      <w:pPr>
        <w:pStyle w:val="Ttulo3"/>
        <w:spacing w:line="276" w:lineRule="auto"/>
        <w:ind w:left="1418"/>
        <w:rPr>
          <w:rFonts w:asciiTheme="minorHAnsi" w:hAnsiTheme="minorHAnsi" w:cstheme="minorHAnsi"/>
          <w:i/>
          <w:szCs w:val="24"/>
        </w:rPr>
      </w:pPr>
      <w:r w:rsidRPr="00694A3B">
        <w:rPr>
          <w:rFonts w:asciiTheme="minorHAnsi" w:hAnsiTheme="minorHAnsi" w:cstheme="minorHAnsi"/>
          <w:i/>
          <w:szCs w:val="24"/>
        </w:rPr>
        <w:t>Anexo 4 – Autorização para Divulgação de Informações Escolares</w:t>
      </w:r>
    </w:p>
    <w:p w14:paraId="25AD8872" w14:textId="77777777" w:rsidR="00C62FFE" w:rsidRPr="00694A3B" w:rsidRDefault="00C62FFE" w:rsidP="005D51C7">
      <w:pPr>
        <w:pStyle w:val="Ttulo3"/>
        <w:spacing w:line="276" w:lineRule="auto"/>
        <w:ind w:left="1418"/>
        <w:rPr>
          <w:rFonts w:asciiTheme="minorHAnsi" w:hAnsiTheme="minorHAnsi" w:cstheme="minorHAnsi"/>
          <w:i/>
          <w:szCs w:val="24"/>
        </w:rPr>
      </w:pPr>
      <w:r w:rsidRPr="00694A3B">
        <w:rPr>
          <w:rFonts w:asciiTheme="minorHAnsi" w:hAnsiTheme="minorHAnsi" w:cstheme="minorHAnsi"/>
          <w:i/>
          <w:szCs w:val="24"/>
        </w:rPr>
        <w:t xml:space="preserve">Anexo </w:t>
      </w:r>
      <w:r w:rsidR="00610D84" w:rsidRPr="00694A3B">
        <w:rPr>
          <w:rFonts w:asciiTheme="minorHAnsi" w:hAnsiTheme="minorHAnsi" w:cstheme="minorHAnsi"/>
          <w:i/>
          <w:szCs w:val="24"/>
        </w:rPr>
        <w:t>5</w:t>
      </w:r>
      <w:r w:rsidRPr="00694A3B">
        <w:rPr>
          <w:rFonts w:asciiTheme="minorHAnsi" w:hAnsiTheme="minorHAnsi" w:cstheme="minorHAnsi"/>
          <w:i/>
          <w:szCs w:val="24"/>
        </w:rPr>
        <w:t xml:space="preserve"> – Calendário do Curso</w:t>
      </w:r>
    </w:p>
    <w:p w14:paraId="0D5841FA" w14:textId="0FE88035" w:rsidR="007944AB" w:rsidRDefault="007944AB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58B37AF" w14:textId="28E42AE3" w:rsidR="005D51C7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544E1909" w14:textId="77777777" w:rsidR="005D51C7" w:rsidRPr="00694A3B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0DE7CF04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94A3B">
        <w:rPr>
          <w:rFonts w:asciiTheme="minorHAnsi" w:hAnsiTheme="minorHAnsi" w:cstheme="minorHAnsi"/>
          <w:b/>
          <w:i/>
          <w:sz w:val="24"/>
          <w:szCs w:val="24"/>
          <w:u w:val="single"/>
        </w:rPr>
        <w:t>Cláusula Nona:</w:t>
      </w:r>
      <w:r w:rsidRPr="00694A3B">
        <w:rPr>
          <w:rFonts w:asciiTheme="minorHAnsi" w:hAnsiTheme="minorHAnsi" w:cstheme="minorHAnsi"/>
          <w:b/>
          <w:sz w:val="24"/>
          <w:szCs w:val="24"/>
        </w:rPr>
        <w:t xml:space="preserve"> FORO</w:t>
      </w:r>
    </w:p>
    <w:p w14:paraId="10FD92F7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>As partes elegem o foro da Comarca do Rio de Janeiro para dirimir todas as questões decorrentes deste Contrato, com renúncia de qualquer outro, ainda que privilegiado.</w:t>
      </w:r>
    </w:p>
    <w:p w14:paraId="6AFBBE48" w14:textId="53234E8D" w:rsidR="00C66483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0C8960BA" w14:textId="0D506975" w:rsidR="005D51C7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0EA7595" w14:textId="77777777" w:rsidR="005D51C7" w:rsidRPr="00694A3B" w:rsidRDefault="005D51C7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56BFC4F8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>E, por estarem assim justas e contratadas, assinam o presente instrumento em 02 (duas) vias de igual teor, para fins de direito.</w:t>
      </w:r>
    </w:p>
    <w:p w14:paraId="15F43ED4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561B1199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677EF877" w14:textId="46B2EB85" w:rsidR="00C66483" w:rsidRPr="00694A3B" w:rsidRDefault="00C66483" w:rsidP="005D51C7">
      <w:pPr>
        <w:spacing w:line="276" w:lineRule="auto"/>
        <w:ind w:left="851"/>
        <w:jc w:val="right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 xml:space="preserve">Rio de Janeiro, </w:t>
      </w:r>
      <w:r w:rsidR="004D6235" w:rsidRPr="00694A3B">
        <w:rPr>
          <w:rFonts w:asciiTheme="minorHAnsi" w:hAnsiTheme="minorHAnsi" w:cstheme="minorHAnsi"/>
          <w:sz w:val="24"/>
          <w:szCs w:val="24"/>
        </w:rPr>
        <w:fldChar w:fldCharType="begin"/>
      </w:r>
      <w:r w:rsidRPr="00694A3B">
        <w:rPr>
          <w:rFonts w:asciiTheme="minorHAnsi" w:hAnsiTheme="minorHAnsi" w:cstheme="minorHAnsi"/>
          <w:sz w:val="24"/>
          <w:szCs w:val="24"/>
        </w:rPr>
        <w:instrText xml:space="preserve"> DATE \@ "d' de 'MMMM' de 'yyyy" \* MERGEFORMAT </w:instrText>
      </w:r>
      <w:r w:rsidR="004D6235" w:rsidRPr="00694A3B">
        <w:rPr>
          <w:rFonts w:asciiTheme="minorHAnsi" w:hAnsiTheme="minorHAnsi" w:cstheme="minorHAnsi"/>
          <w:sz w:val="24"/>
          <w:szCs w:val="24"/>
        </w:rPr>
        <w:fldChar w:fldCharType="separate"/>
      </w:r>
      <w:r w:rsidR="00EE2CCC">
        <w:rPr>
          <w:rFonts w:asciiTheme="minorHAnsi" w:hAnsiTheme="minorHAnsi" w:cstheme="minorHAnsi"/>
          <w:noProof/>
          <w:sz w:val="24"/>
          <w:szCs w:val="24"/>
        </w:rPr>
        <w:t>8 de dezembro de 2019</w:t>
      </w:r>
      <w:r w:rsidR="004D6235" w:rsidRPr="00694A3B">
        <w:rPr>
          <w:rFonts w:asciiTheme="minorHAnsi" w:hAnsiTheme="minorHAnsi" w:cstheme="minorHAnsi"/>
          <w:sz w:val="24"/>
          <w:szCs w:val="24"/>
        </w:rPr>
        <w:fldChar w:fldCharType="end"/>
      </w:r>
      <w:r w:rsidRPr="00694A3B">
        <w:rPr>
          <w:rFonts w:asciiTheme="minorHAnsi" w:hAnsiTheme="minorHAnsi" w:cstheme="minorHAnsi"/>
          <w:sz w:val="24"/>
          <w:szCs w:val="24"/>
        </w:rPr>
        <w:t>.</w:t>
      </w:r>
    </w:p>
    <w:p w14:paraId="0D0EDDED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0E6487C5" w14:textId="77777777" w:rsidR="00C66483" w:rsidRPr="00694A3B" w:rsidRDefault="00C66483" w:rsidP="005D51C7">
      <w:pPr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41B94CA9" w14:textId="77777777" w:rsidR="00C66483" w:rsidRPr="00694A3B" w:rsidRDefault="00C66483" w:rsidP="005D51C7">
      <w:pPr>
        <w:pStyle w:val="Rodap"/>
        <w:tabs>
          <w:tab w:val="clear" w:pos="4419"/>
          <w:tab w:val="clear" w:pos="8838"/>
        </w:tabs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</w:p>
    <w:p w14:paraId="7CBEBCCB" w14:textId="77777777" w:rsidR="00C66483" w:rsidRPr="00694A3B" w:rsidRDefault="00277FF6" w:rsidP="005D51C7">
      <w:pPr>
        <w:pStyle w:val="Rodap"/>
        <w:tabs>
          <w:tab w:val="clear" w:pos="4419"/>
          <w:tab w:val="clear" w:pos="8838"/>
        </w:tabs>
        <w:spacing w:line="276" w:lineRule="auto"/>
        <w:ind w:left="851"/>
        <w:jc w:val="both"/>
        <w:rPr>
          <w:rFonts w:asciiTheme="minorHAnsi" w:hAnsiTheme="minorHAnsi" w:cstheme="minorHAnsi"/>
          <w:sz w:val="24"/>
          <w:szCs w:val="24"/>
        </w:rPr>
      </w:pPr>
      <w:r w:rsidRPr="00694A3B">
        <w:rPr>
          <w:rFonts w:asciiTheme="minorHAnsi" w:hAnsiTheme="minorHAnsi" w:cstheme="minorHAnsi"/>
          <w:sz w:val="24"/>
          <w:szCs w:val="24"/>
        </w:rPr>
        <w:t>CONTRATADA</w:t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</w:r>
      <w:r w:rsidR="00C66483" w:rsidRPr="00694A3B">
        <w:rPr>
          <w:rFonts w:asciiTheme="minorHAnsi" w:hAnsiTheme="minorHAnsi" w:cstheme="minorHAnsi"/>
          <w:sz w:val="24"/>
          <w:szCs w:val="24"/>
        </w:rPr>
        <w:tab/>
        <w:t>Contratante</w:t>
      </w:r>
    </w:p>
    <w:p w14:paraId="3C5DA9F0" w14:textId="77777777" w:rsidR="00C66483" w:rsidRDefault="00C66483" w:rsidP="005D51C7">
      <w:pPr>
        <w:pStyle w:val="Cabealho"/>
        <w:tabs>
          <w:tab w:val="clear" w:pos="4419"/>
          <w:tab w:val="clear" w:pos="8838"/>
        </w:tabs>
        <w:spacing w:line="360" w:lineRule="auto"/>
        <w:ind w:left="851"/>
        <w:jc w:val="center"/>
        <w:rPr>
          <w:rFonts w:ascii="Arial" w:hAnsi="Arial"/>
          <w:b/>
          <w:sz w:val="16"/>
        </w:rPr>
      </w:pPr>
    </w:p>
    <w:p w14:paraId="50A43701" w14:textId="77777777" w:rsidR="005D51C7" w:rsidRDefault="005D51C7">
      <w:pPr>
        <w:rPr>
          <w:rFonts w:ascii="Arial Negrito" w:hAnsi="Arial Negrito" w:cs="Arial"/>
          <w:b/>
          <w:i/>
          <w:w w:val="80"/>
          <w:sz w:val="22"/>
          <w:szCs w:val="22"/>
        </w:rPr>
      </w:pPr>
      <w:r>
        <w:rPr>
          <w:rFonts w:ascii="Arial Negrito" w:hAnsi="Arial Negrito" w:cs="Arial"/>
          <w:b/>
          <w:i/>
          <w:w w:val="80"/>
          <w:sz w:val="22"/>
          <w:szCs w:val="22"/>
        </w:rPr>
        <w:br w:type="page"/>
      </w:r>
    </w:p>
    <w:p w14:paraId="704D2F21" w14:textId="47D1A498" w:rsidR="00E12527" w:rsidRPr="00362420" w:rsidRDefault="00E12527" w:rsidP="00E12527">
      <w:pPr>
        <w:jc w:val="right"/>
        <w:rPr>
          <w:rFonts w:ascii="Arial Negrito" w:hAnsi="Arial Negrito" w:cs="Arial"/>
          <w:b/>
          <w:i/>
          <w:w w:val="80"/>
          <w:sz w:val="22"/>
          <w:szCs w:val="22"/>
        </w:rPr>
      </w:pPr>
      <w:r w:rsidRPr="00362420">
        <w:rPr>
          <w:rFonts w:ascii="Arial Negrito" w:hAnsi="Arial Negrito" w:cs="Arial"/>
          <w:b/>
          <w:i/>
          <w:w w:val="80"/>
          <w:sz w:val="22"/>
          <w:szCs w:val="22"/>
        </w:rPr>
        <w:lastRenderedPageBreak/>
        <w:t xml:space="preserve">Anexo 1 - </w:t>
      </w:r>
      <w:r w:rsidR="00A21968" w:rsidRPr="00362420">
        <w:rPr>
          <w:rFonts w:ascii="Arial Negrito" w:hAnsi="Arial Negrito" w:cs="Arial"/>
          <w:b/>
          <w:i/>
          <w:w w:val="80"/>
          <w:sz w:val="22"/>
          <w:szCs w:val="22"/>
        </w:rPr>
        <w:t xml:space="preserve">Escopo do Curso de Ferramenta de Apoio ao Gerenciamento de Projetos – </w:t>
      </w:r>
      <w:r w:rsidR="0081083C" w:rsidRPr="00362420">
        <w:rPr>
          <w:rFonts w:ascii="Arial Negrito" w:hAnsi="Arial Negrito" w:cs="Arial"/>
          <w:b/>
          <w:i/>
          <w:w w:val="80"/>
          <w:sz w:val="22"/>
          <w:szCs w:val="22"/>
        </w:rPr>
        <w:t xml:space="preserve">Spider Project </w:t>
      </w:r>
      <w:proofErr w:type="spellStart"/>
      <w:r w:rsidR="00362420" w:rsidRPr="00362420">
        <w:rPr>
          <w:rFonts w:ascii="Arial Negrito" w:hAnsi="Arial Negrito" w:cs="Arial"/>
          <w:b/>
          <w:i/>
          <w:w w:val="80"/>
          <w:sz w:val="22"/>
          <w:szCs w:val="22"/>
        </w:rPr>
        <w:t>User</w:t>
      </w:r>
      <w:proofErr w:type="spellEnd"/>
    </w:p>
    <w:p w14:paraId="5C16081D" w14:textId="77777777" w:rsidR="0081083C" w:rsidRDefault="00362420" w:rsidP="00E12527">
      <w:pPr>
        <w:jc w:val="right"/>
        <w:rPr>
          <w:rFonts w:ascii="Arial" w:hAnsi="Arial"/>
          <w:b/>
          <w:i/>
          <w:sz w:val="18"/>
        </w:rPr>
      </w:pPr>
      <w:r>
        <w:rPr>
          <w:rFonts w:ascii="Arial" w:hAnsi="Arial"/>
          <w:b/>
          <w:i/>
          <w:sz w:val="18"/>
        </w:rPr>
        <w:t>Modelo utilizado no site Moodle</w:t>
      </w:r>
    </w:p>
    <w:p w14:paraId="54421594" w14:textId="77777777" w:rsidR="00220BA8" w:rsidRDefault="00220BA8" w:rsidP="0081083C">
      <w:pPr>
        <w:pStyle w:val="EndereoHTML"/>
        <w:jc w:val="both"/>
        <w:rPr>
          <w:rFonts w:ascii="Arial" w:hAnsi="Arial" w:cs="Arial"/>
          <w:color w:val="000080"/>
          <w:spacing w:val="5"/>
          <w:sz w:val="22"/>
          <w:szCs w:val="22"/>
        </w:rPr>
      </w:pPr>
    </w:p>
    <w:p w14:paraId="0642AED4" w14:textId="77777777" w:rsidR="00610D84" w:rsidRPr="0012379C" w:rsidRDefault="00610D84" w:rsidP="0012379C">
      <w:pPr>
        <w:pStyle w:val="Ttulo3"/>
        <w:keepNext w:val="0"/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cs="Arial"/>
          <w:szCs w:val="24"/>
        </w:rPr>
      </w:pPr>
      <w:r w:rsidRPr="0012379C">
        <w:rPr>
          <w:rFonts w:cs="Arial"/>
          <w:szCs w:val="24"/>
        </w:rPr>
        <w:t>Apresentação - SpU</w:t>
      </w:r>
    </w:p>
    <w:tbl>
      <w:tblPr>
        <w:tblW w:w="1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750"/>
      </w:tblGrid>
      <w:tr w:rsidR="0012379C" w:rsidRPr="0012379C" w14:paraId="56B29F75" w14:textId="77777777" w:rsidTr="00610D84">
        <w:tc>
          <w:tcPr>
            <w:tcW w:w="0" w:type="auto"/>
            <w:shd w:val="clear" w:color="auto" w:fill="auto"/>
            <w:vAlign w:val="center"/>
            <w:hideMark/>
          </w:tcPr>
          <w:p w14:paraId="4739A93F" w14:textId="77777777" w:rsidR="00610D84" w:rsidRPr="0012379C" w:rsidRDefault="00610D84" w:rsidP="0012379C">
            <w:pPr>
              <w:spacing w:line="36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1EB280" w14:textId="77777777" w:rsidR="00610D84" w:rsidRPr="0012379C" w:rsidRDefault="00610D84" w:rsidP="0012379C">
            <w:pPr>
              <w:spacing w:line="360" w:lineRule="auto"/>
              <w:ind w:left="360"/>
              <w:rPr>
                <w:rFonts w:ascii="Arial" w:hAnsi="Arial" w:cs="Arial"/>
              </w:rPr>
            </w:pPr>
          </w:p>
        </w:tc>
      </w:tr>
    </w:tbl>
    <w:p w14:paraId="1D9C25DF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9" w:history="1">
        <w:r w:rsidR="00610D84" w:rsidRPr="0012379C">
          <w:rPr>
            <w:rStyle w:val="instancename"/>
            <w:rFonts w:ascii="Arial" w:hAnsi="Arial" w:cs="Arial"/>
          </w:rPr>
          <w:t>Informações Gerais e Boas Vindas !!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0A6591BD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Material Essencial ao Curso</w:t>
      </w:r>
    </w:p>
    <w:p w14:paraId="7594BC33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0" w:history="1">
        <w:r w:rsidR="00610D84" w:rsidRPr="0012379C">
          <w:rPr>
            <w:rStyle w:val="instancename"/>
            <w:rFonts w:ascii="Arial" w:hAnsi="Arial" w:cs="Arial"/>
          </w:rPr>
          <w:t>Spider Project DESK 200 - PARA ALUNOS versão 8-5-2018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6604E7BC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1" w:history="1">
        <w:r w:rsidR="00610D84" w:rsidRPr="0012379C">
          <w:rPr>
            <w:rStyle w:val="instancename"/>
            <w:rFonts w:ascii="Arial" w:hAnsi="Arial" w:cs="Arial"/>
          </w:rPr>
          <w:t xml:space="preserve">Livro Base de "Gestão de Projetos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Básico"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653B1733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2" w:history="1">
        <w:r w:rsidR="00610D84" w:rsidRPr="0012379C">
          <w:rPr>
            <w:rStyle w:val="instancename"/>
            <w:rFonts w:ascii="Arial" w:hAnsi="Arial" w:cs="Arial"/>
          </w:rPr>
          <w:t>Caderno de Estudos - SPU . ver 03/08/20</w:t>
        </w:r>
        <w:bookmarkStart w:id="4" w:name="_GoBack"/>
        <w:bookmarkEnd w:id="4"/>
        <w:r w:rsidR="00610D84" w:rsidRPr="0012379C">
          <w:rPr>
            <w:rStyle w:val="instancename"/>
            <w:rFonts w:ascii="Arial" w:hAnsi="Arial" w:cs="Arial"/>
          </w:rPr>
          <w:t>18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26F5DBB1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Material de Apoio aos Estudos</w:t>
      </w:r>
    </w:p>
    <w:p w14:paraId="40F9D8D0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3" w:history="1">
        <w:r w:rsidR="00610D84" w:rsidRPr="0012379C">
          <w:rPr>
            <w:rStyle w:val="instancename"/>
            <w:rFonts w:ascii="Arial" w:hAnsi="Arial" w:cs="Arial"/>
          </w:rPr>
          <w:t xml:space="preserve">Assessoria </w:t>
        </w:r>
        <w:proofErr w:type="gramStart"/>
        <w:r w:rsidR="00610D84" w:rsidRPr="0012379C">
          <w:rPr>
            <w:rStyle w:val="instancename"/>
            <w:rFonts w:ascii="Arial" w:hAnsi="Arial" w:cs="Arial"/>
          </w:rPr>
          <w:t>especifica</w:t>
        </w:r>
        <w:proofErr w:type="gramEnd"/>
        <w:r w:rsidR="00610D84" w:rsidRPr="0012379C">
          <w:rPr>
            <w:rStyle w:val="instancename"/>
            <w:rFonts w:ascii="Arial" w:hAnsi="Arial" w:cs="Arial"/>
          </w:rPr>
          <w:t xml:space="preserve"> e individual para 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treinamento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4BFF704A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4" w:history="1">
        <w:r w:rsidR="00610D84" w:rsidRPr="0012379C">
          <w:rPr>
            <w:rStyle w:val="instancename"/>
            <w:rFonts w:ascii="Arial" w:hAnsi="Arial" w:cs="Arial"/>
          </w:rPr>
          <w:t xml:space="preserve">Produção de assessoria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profissional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2183A0B9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5" w:history="1">
        <w:r w:rsidR="00610D84" w:rsidRPr="0012379C">
          <w:rPr>
            <w:rStyle w:val="instancename"/>
            <w:rFonts w:ascii="Arial" w:hAnsi="Arial" w:cs="Arial"/>
          </w:rPr>
          <w:t>Spider Project VIEWER- inglês - versão 1-12-2017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51B9AAE1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 w:right="240"/>
        <w:rPr>
          <w:rFonts w:ascii="Arial" w:hAnsi="Arial" w:cs="Arial"/>
        </w:rPr>
      </w:pPr>
      <w:hyperlink r:id="rId16" w:history="1">
        <w:proofErr w:type="spellStart"/>
        <w:r w:rsidR="00610D84" w:rsidRPr="0012379C">
          <w:rPr>
            <w:rStyle w:val="instancename"/>
            <w:rFonts w:ascii="Arial" w:hAnsi="Arial" w:cs="Arial"/>
          </w:rPr>
          <w:t>Announcements</w:t>
        </w:r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5ADD5320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ascii="Arial" w:hAnsi="Arial" w:cs="Arial"/>
        </w:rPr>
      </w:pPr>
      <w:r w:rsidRPr="0012379C">
        <w:rPr>
          <w:rFonts w:ascii="Arial" w:hAnsi="Arial" w:cs="Arial"/>
          <w:noProof/>
        </w:rPr>
        <w:drawing>
          <wp:inline distT="0" distB="0" distL="0" distR="0" wp14:anchorId="5AB35A7D" wp14:editId="2DA36645">
            <wp:extent cx="12065" cy="12065"/>
            <wp:effectExtent l="0" t="0" r="0" b="0"/>
            <wp:docPr id="15" name="Imagem 15" descr="http://ecthos.nucleoead.net/moodle/theme/image.php/clean/core/1509365979/spa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cthos.nucleoead.net/moodle/theme/image.php/clean/core/1509365979/space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AE736" w14:textId="77777777" w:rsidR="00610D84" w:rsidRPr="0012379C" w:rsidRDefault="00610D84" w:rsidP="0012379C">
      <w:pPr>
        <w:pStyle w:val="Ttulo3"/>
        <w:keepNext w:val="0"/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cs="Arial"/>
          <w:sz w:val="20"/>
        </w:rPr>
      </w:pPr>
      <w:r w:rsidRPr="0012379C">
        <w:rPr>
          <w:rFonts w:cs="Arial"/>
          <w:sz w:val="20"/>
        </w:rPr>
        <w:t>O Objeto e o Cronograma CPM do Projeto</w:t>
      </w:r>
    </w:p>
    <w:p w14:paraId="3E14F4BC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418"/>
        <w:rPr>
          <w:rFonts w:ascii="Arial" w:hAnsi="Arial" w:cs="Arial"/>
          <w:sz w:val="20"/>
          <w:szCs w:val="20"/>
        </w:rPr>
      </w:pPr>
      <w:r w:rsidRPr="0012379C">
        <w:rPr>
          <w:rFonts w:ascii="Arial" w:hAnsi="Arial" w:cs="Arial"/>
          <w:sz w:val="20"/>
          <w:szCs w:val="20"/>
        </w:rPr>
        <w:t> Modelagem do escopo contratual do projeto - Montagem de EAP</w:t>
      </w:r>
    </w:p>
    <w:p w14:paraId="44FD9C59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Modelagem do cronograma do projeto – Cronograma CPM</w:t>
      </w:r>
    </w:p>
    <w:p w14:paraId="5063EA2F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  <w:b/>
          <w:bCs/>
          <w:i/>
          <w:iCs/>
        </w:rPr>
        <w:t xml:space="preserve">03 </w:t>
      </w:r>
      <w:proofErr w:type="spellStart"/>
      <w:r w:rsidRPr="0012379C">
        <w:rPr>
          <w:rFonts w:ascii="Arial" w:hAnsi="Arial" w:cs="Arial"/>
          <w:b/>
          <w:bCs/>
          <w:i/>
          <w:iCs/>
        </w:rPr>
        <w:t>Videos</w:t>
      </w:r>
      <w:proofErr w:type="spellEnd"/>
      <w:r w:rsidRPr="0012379C">
        <w:rPr>
          <w:rFonts w:ascii="Arial" w:hAnsi="Arial" w:cs="Arial"/>
          <w:b/>
          <w:bCs/>
          <w:i/>
          <w:iCs/>
        </w:rPr>
        <w:t>, 02 Demandas dirigidas, e 01 avaliação de caso de uso</w:t>
      </w:r>
    </w:p>
    <w:p w14:paraId="241BDD79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Parte Conceitual - Introdução aos Projetos</w:t>
      </w:r>
      <w:r w:rsidRPr="0012379C">
        <w:rPr>
          <w:rFonts w:ascii="Arial" w:hAnsi="Arial" w:cs="Arial"/>
          <w:sz w:val="20"/>
          <w:szCs w:val="20"/>
        </w:rPr>
        <w:t> 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02 horas)</w:t>
      </w:r>
    </w:p>
    <w:p w14:paraId="5C0C40F9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18" w:history="1">
        <w:r w:rsidR="00610D84" w:rsidRPr="0012379C">
          <w:rPr>
            <w:rStyle w:val="instancename"/>
            <w:rFonts w:ascii="Arial" w:hAnsi="Arial" w:cs="Arial"/>
          </w:rPr>
          <w:t>Introdução ao GP (Vídeo)</w:t>
        </w:r>
        <w:r w:rsidR="00610D84" w:rsidRPr="0012379C">
          <w:rPr>
            <w:rStyle w:val="accesshide"/>
            <w:rFonts w:ascii="Arial" w:hAnsi="Arial" w:cs="Arial"/>
          </w:rPr>
          <w:t>Page</w:t>
        </w:r>
      </w:hyperlink>
    </w:p>
    <w:p w14:paraId="5D257E60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026E14A0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01</w:t>
      </w:r>
      <w:r w:rsidRPr="0012379C">
        <w:rPr>
          <w:rFonts w:ascii="Arial" w:hAnsi="Arial" w:cs="Arial"/>
          <w:sz w:val="20"/>
          <w:szCs w:val="20"/>
        </w:rPr>
        <w:t> 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03 horas)</w:t>
      </w:r>
    </w:p>
    <w:p w14:paraId="5419F93E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19" w:history="1">
        <w:r w:rsidR="00610D84" w:rsidRPr="0012379C">
          <w:rPr>
            <w:rStyle w:val="instancename"/>
            <w:rFonts w:ascii="Arial" w:hAnsi="Arial" w:cs="Arial"/>
          </w:rPr>
          <w:t>Introdução ao Escopo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Page</w:t>
        </w:r>
      </w:hyperlink>
    </w:p>
    <w:p w14:paraId="037BA56F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0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01 - Escopo e Envolvidos no Projeto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398638A4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1" w:history="1">
        <w:r w:rsidR="00610D84" w:rsidRPr="0012379C">
          <w:rPr>
            <w:rStyle w:val="instancename"/>
            <w:rFonts w:ascii="Arial" w:hAnsi="Arial" w:cs="Arial"/>
          </w:rPr>
          <w:t xml:space="preserve">Atividade 01 - EAP do Projeto e seus envolvidos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rev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01-2017 (Atividade)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6D37B096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0C7E4F80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02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03 horas)</w:t>
      </w:r>
    </w:p>
    <w:p w14:paraId="64BC8F47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2" w:history="1">
        <w:r w:rsidR="00610D84" w:rsidRPr="0012379C">
          <w:rPr>
            <w:rStyle w:val="instancename"/>
            <w:rFonts w:ascii="Arial" w:hAnsi="Arial" w:cs="Arial"/>
          </w:rPr>
          <w:t>Introdução aos Prazos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Page</w:t>
        </w:r>
      </w:hyperlink>
    </w:p>
    <w:p w14:paraId="30D19652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3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02 - Cronograma CPM do Projeto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7380A778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4" w:history="1">
        <w:r w:rsidR="00610D84" w:rsidRPr="0012379C">
          <w:rPr>
            <w:rStyle w:val="instancename"/>
            <w:rFonts w:ascii="Arial" w:hAnsi="Arial" w:cs="Arial"/>
          </w:rPr>
          <w:t xml:space="preserve">Atividade 02 - As atividades, atributos,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restriçoes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e Cronogramas (Atividade)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29A5A513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52BA94C1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AAFFAA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Materiais de Apoio</w:t>
      </w:r>
      <w:r w:rsidRPr="0012379C">
        <w:rPr>
          <w:rFonts w:ascii="Arial" w:hAnsi="Arial" w:cs="Arial"/>
          <w:sz w:val="20"/>
          <w:szCs w:val="20"/>
        </w:rPr>
        <w:t> (oito itens)</w:t>
      </w:r>
    </w:p>
    <w:p w14:paraId="5AE99B8F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5" w:history="1">
        <w:r w:rsidR="00610D84" w:rsidRPr="0012379C">
          <w:rPr>
            <w:rStyle w:val="instancename"/>
            <w:rFonts w:ascii="Arial" w:hAnsi="Arial" w:cs="Arial"/>
          </w:rPr>
          <w:t xml:space="preserve">Arquivo de apoio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MSProject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(Arquivo)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4F01A8EC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6" w:history="1">
        <w:r w:rsidR="00610D84" w:rsidRPr="0012379C">
          <w:rPr>
            <w:rStyle w:val="instancename"/>
            <w:rFonts w:ascii="Arial" w:hAnsi="Arial" w:cs="Arial"/>
          </w:rPr>
          <w:t>"Caderno de Estudos" - SDOC (Arquivo)</w:t>
        </w:r>
        <w:r w:rsidR="00610D84" w:rsidRPr="0012379C">
          <w:rPr>
            <w:rStyle w:val="accesshide"/>
            <w:rFonts w:ascii="Arial" w:hAnsi="Arial" w:cs="Arial"/>
          </w:rPr>
          <w:t>File</w:t>
        </w:r>
      </w:hyperlink>
    </w:p>
    <w:p w14:paraId="0DBA35C3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7" w:history="1">
        <w:r w:rsidR="00610D84" w:rsidRPr="0012379C">
          <w:rPr>
            <w:rStyle w:val="instancename"/>
            <w:rFonts w:ascii="Arial" w:hAnsi="Arial" w:cs="Arial"/>
          </w:rPr>
          <w:t>Logomarca ilustrativa (Arquivo)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3BAD2D04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8" w:history="1">
        <w:r w:rsidR="00610D84" w:rsidRPr="0012379C">
          <w:rPr>
            <w:rStyle w:val="instancename"/>
            <w:rFonts w:ascii="Arial" w:hAnsi="Arial" w:cs="Arial"/>
          </w:rPr>
          <w:t>Arquivo de apoio para estudo de caso (Arquivo)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7DA4CE9D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29" w:history="1">
        <w:r w:rsidR="00610D84" w:rsidRPr="0012379C">
          <w:rPr>
            <w:rStyle w:val="instancename"/>
            <w:rFonts w:ascii="Arial" w:hAnsi="Arial" w:cs="Arial"/>
          </w:rPr>
          <w:t xml:space="preserve">Spider Project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Viewer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(Aplicativo)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369746E9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i/>
          <w:iCs/>
          <w:sz w:val="20"/>
          <w:szCs w:val="20"/>
        </w:rPr>
        <w:t>Modo 15 - Atributos de Atividades</w:t>
      </w:r>
      <w:r w:rsidRPr="0012379C">
        <w:rPr>
          <w:rFonts w:ascii="Arial" w:hAnsi="Arial" w:cs="Arial"/>
          <w:sz w:val="20"/>
          <w:szCs w:val="20"/>
        </w:rPr>
        <w:t> &lt;</w:t>
      </w:r>
      <w:hyperlink r:id="rId30" w:tgtFrame="_blank" w:history="1">
        <w:r w:rsidRPr="0012379C">
          <w:rPr>
            <w:rStyle w:val="Hyperlink"/>
            <w:rFonts w:ascii="Arial" w:hAnsi="Arial" w:cs="Arial"/>
            <w:color w:val="auto"/>
            <w:sz w:val="20"/>
            <w:szCs w:val="20"/>
            <w:u w:val="none"/>
          </w:rPr>
          <w:t>aqui</w:t>
        </w:r>
      </w:hyperlink>
      <w:r w:rsidRPr="0012379C">
        <w:rPr>
          <w:rFonts w:ascii="Arial" w:hAnsi="Arial" w:cs="Arial"/>
          <w:sz w:val="20"/>
          <w:szCs w:val="20"/>
        </w:rPr>
        <w:t>&gt;</w:t>
      </w:r>
    </w:p>
    <w:p w14:paraId="64882572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1" w:history="1">
        <w:r w:rsidR="00610D84" w:rsidRPr="0012379C">
          <w:rPr>
            <w:rStyle w:val="instancename"/>
            <w:rFonts w:ascii="Arial" w:hAnsi="Arial" w:cs="Arial"/>
          </w:rPr>
          <w:t>Disposição da Rede de Atividades - mapa geral (Arquivo)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56116738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2" w:history="1">
        <w:r w:rsidR="00610D84" w:rsidRPr="0012379C">
          <w:rPr>
            <w:rStyle w:val="instancename"/>
            <w:rFonts w:ascii="Arial" w:hAnsi="Arial" w:cs="Arial"/>
          </w:rPr>
          <w:t xml:space="preserve">Referencias para Consulta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Unid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01 (Arquivo)</w:t>
        </w:r>
        <w:r w:rsidR="00610D84" w:rsidRPr="0012379C">
          <w:rPr>
            <w:rStyle w:val="accesshide"/>
            <w:rFonts w:ascii="Arial" w:hAnsi="Arial" w:cs="Arial"/>
          </w:rPr>
          <w:t>File</w:t>
        </w:r>
      </w:hyperlink>
    </w:p>
    <w:p w14:paraId="74B1C341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629C94BD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99FF99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Sala de Aula</w:t>
      </w:r>
      <w:r w:rsidRPr="0012379C">
        <w:rPr>
          <w:rFonts w:ascii="Arial" w:hAnsi="Arial" w:cs="Arial"/>
          <w:sz w:val="20"/>
          <w:szCs w:val="20"/>
        </w:rPr>
        <w:t> </w:t>
      </w:r>
    </w:p>
    <w:p w14:paraId="2C0307E1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3" w:history="1">
        <w:r w:rsidR="00610D84" w:rsidRPr="0012379C">
          <w:rPr>
            <w:rStyle w:val="instancename"/>
            <w:rFonts w:ascii="Arial" w:hAnsi="Arial" w:cs="Arial"/>
          </w:rPr>
          <w:t>Sala de Aula - Unidade 1 (Fórum de Debates)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0B5207D3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6502EF42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66FF66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Conclusão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05 horas)</w:t>
      </w:r>
    </w:p>
    <w:p w14:paraId="3CA1AD5D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4" w:history="1">
        <w:r w:rsidR="00610D84" w:rsidRPr="0012379C">
          <w:rPr>
            <w:rStyle w:val="instancename"/>
            <w:rFonts w:ascii="Arial" w:hAnsi="Arial" w:cs="Arial"/>
          </w:rPr>
          <w:t>Apresentação de Caso I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Forum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de Debates)</w:t>
        </w:r>
      </w:hyperlink>
    </w:p>
    <w:p w14:paraId="2184A254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5" w:history="1">
        <w:r w:rsidR="00610D84" w:rsidRPr="0012379C">
          <w:rPr>
            <w:rStyle w:val="instancename"/>
            <w:rFonts w:ascii="Arial" w:hAnsi="Arial" w:cs="Arial"/>
          </w:rPr>
          <w:t>Estudo de Caso I (Atividade)</w:t>
        </w:r>
        <w:proofErr w:type="spellStart"/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78542650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ascii="Arial" w:hAnsi="Arial" w:cs="Arial"/>
        </w:rPr>
      </w:pPr>
      <w:r w:rsidRPr="0012379C">
        <w:rPr>
          <w:rFonts w:ascii="Arial" w:hAnsi="Arial" w:cs="Arial"/>
          <w:noProof/>
        </w:rPr>
        <w:drawing>
          <wp:inline distT="0" distB="0" distL="0" distR="0" wp14:anchorId="70973E61" wp14:editId="7540FCDB">
            <wp:extent cx="12065" cy="12065"/>
            <wp:effectExtent l="0" t="0" r="0" b="0"/>
            <wp:docPr id="9" name="Imagem 9" descr="http://ecthos.nucleoead.net/moodle/theme/image.php/clean/core/1509365979/spa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ecthos.nucleoead.net/moodle/theme/image.php/clean/core/1509365979/space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EB4F0" w14:textId="77777777" w:rsidR="00610D84" w:rsidRPr="0012379C" w:rsidRDefault="00610D84" w:rsidP="0012379C">
      <w:pPr>
        <w:pStyle w:val="Ttulo3"/>
        <w:keepNext w:val="0"/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cs="Arial"/>
          <w:sz w:val="20"/>
        </w:rPr>
      </w:pPr>
      <w:r w:rsidRPr="0012379C">
        <w:rPr>
          <w:rFonts w:cs="Arial"/>
          <w:sz w:val="20"/>
        </w:rPr>
        <w:t>Os Recursos e o Cronograma RCP do Projeto</w:t>
      </w:r>
    </w:p>
    <w:p w14:paraId="198027FE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Modelagem dos recursos do projeto – Relação de Recursos Humanos, Equipamentos, Materiais, e Financeiros</w:t>
      </w:r>
    </w:p>
    <w:p w14:paraId="648AF5B7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Modelagem do cronograma do projeto – Cronograma com Restrição de Recursos Humanos.</w:t>
      </w:r>
    </w:p>
    <w:p w14:paraId="42016165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  <w:b/>
          <w:bCs/>
          <w:i/>
          <w:iCs/>
        </w:rPr>
        <w:t xml:space="preserve">03 </w:t>
      </w:r>
      <w:proofErr w:type="spellStart"/>
      <w:r w:rsidRPr="0012379C">
        <w:rPr>
          <w:rFonts w:ascii="Arial" w:hAnsi="Arial" w:cs="Arial"/>
          <w:b/>
          <w:bCs/>
          <w:i/>
          <w:iCs/>
        </w:rPr>
        <w:t>Videos</w:t>
      </w:r>
      <w:proofErr w:type="spellEnd"/>
      <w:r w:rsidRPr="0012379C">
        <w:rPr>
          <w:rFonts w:ascii="Arial" w:hAnsi="Arial" w:cs="Arial"/>
          <w:b/>
          <w:bCs/>
          <w:i/>
          <w:iCs/>
        </w:rPr>
        <w:t>, 02 Demandas dirigidas, e 01 avaliação de caso de uso</w:t>
      </w:r>
    </w:p>
    <w:p w14:paraId="4A023975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03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05 horas)</w:t>
      </w:r>
    </w:p>
    <w:p w14:paraId="52630835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6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03 - Alocação de Recursos no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3C3EB6C4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7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03b - Alocações e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Complementos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4CF64B0E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8" w:history="1">
        <w:r w:rsidR="00610D84" w:rsidRPr="0012379C">
          <w:rPr>
            <w:rStyle w:val="instancename"/>
            <w:rFonts w:ascii="Arial" w:hAnsi="Arial" w:cs="Arial"/>
          </w:rPr>
          <w:t xml:space="preserve">Atividade 03 - Os Recursos diversos do Projeto e Sua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Alocação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1FAA275D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5DB4D501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04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03 horas)</w:t>
      </w:r>
    </w:p>
    <w:p w14:paraId="7D5C665E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39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04 - Cronograma RCP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5CD030A3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0" w:history="1">
        <w:r w:rsidR="00610D84" w:rsidRPr="0012379C">
          <w:rPr>
            <w:rStyle w:val="instancename"/>
            <w:rFonts w:ascii="Arial" w:hAnsi="Arial" w:cs="Arial"/>
          </w:rPr>
          <w:t xml:space="preserve">Atividade 04 - As restrições de Recursos e o Cronograma do Projeto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9E6CD3C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665C3F7A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AAFFAA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Materiais de Apoio</w:t>
      </w:r>
      <w:r w:rsidRPr="0012379C">
        <w:rPr>
          <w:rFonts w:ascii="Arial" w:hAnsi="Arial" w:cs="Arial"/>
          <w:sz w:val="20"/>
          <w:szCs w:val="20"/>
        </w:rPr>
        <w:t> (seis itens)</w:t>
      </w:r>
    </w:p>
    <w:p w14:paraId="7BFC0C80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1" w:history="1">
        <w:r w:rsidR="00610D84" w:rsidRPr="0012379C">
          <w:rPr>
            <w:rStyle w:val="instancename"/>
            <w:rFonts w:ascii="Arial" w:hAnsi="Arial" w:cs="Arial"/>
          </w:rPr>
          <w:t xml:space="preserve">Arquivo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MSProject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2007 - Unidade 2 - Aula 4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0F787AE5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2" w:history="1">
        <w:r w:rsidR="00610D84" w:rsidRPr="0012379C">
          <w:rPr>
            <w:rStyle w:val="instancename"/>
            <w:rFonts w:ascii="Arial" w:hAnsi="Arial" w:cs="Arial"/>
          </w:rPr>
          <w:t>Arquivo de Estudo de Caso II (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pdf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>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1C0F685A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3" w:history="1">
        <w:r w:rsidR="00610D84" w:rsidRPr="0012379C">
          <w:rPr>
            <w:rStyle w:val="instancename"/>
            <w:rFonts w:ascii="Arial" w:hAnsi="Arial" w:cs="Arial"/>
          </w:rPr>
          <w:t>Arquivo de Estudo de Caso II (XLS)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16231146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5A5A7655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99FF99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Sala de Aula</w:t>
      </w:r>
      <w:r w:rsidRPr="0012379C">
        <w:rPr>
          <w:rFonts w:ascii="Arial" w:hAnsi="Arial" w:cs="Arial"/>
          <w:sz w:val="20"/>
          <w:szCs w:val="20"/>
        </w:rPr>
        <w:t> </w:t>
      </w:r>
    </w:p>
    <w:p w14:paraId="5B7A74CB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4" w:history="1">
        <w:r w:rsidR="00610D84" w:rsidRPr="0012379C">
          <w:rPr>
            <w:rStyle w:val="instancename"/>
            <w:rFonts w:ascii="Arial" w:hAnsi="Arial" w:cs="Arial"/>
          </w:rPr>
          <w:t>Sala de Aula - Unidade 2</w:t>
        </w:r>
        <w:r w:rsidR="00610D84" w:rsidRPr="0012379C">
          <w:rPr>
            <w:rStyle w:val="accesshide"/>
            <w:rFonts w:ascii="Arial" w:hAnsi="Arial" w:cs="Arial"/>
          </w:rPr>
          <w:t>Forum</w:t>
        </w:r>
      </w:hyperlink>
    </w:p>
    <w:p w14:paraId="03DF6864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2CB4733C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66FF66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lastRenderedPageBreak/>
        <w:t>Conclusão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06 horas)</w:t>
      </w:r>
    </w:p>
    <w:p w14:paraId="21B59366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5" w:history="1">
        <w:r w:rsidR="00610D84" w:rsidRPr="0012379C">
          <w:rPr>
            <w:rStyle w:val="instancename"/>
            <w:rFonts w:ascii="Arial" w:hAnsi="Arial" w:cs="Arial"/>
          </w:rPr>
          <w:t xml:space="preserve">Estudo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05C6F6A" w14:textId="77777777" w:rsidR="00EE2CCC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Style w:val="accesshide"/>
          <w:rFonts w:ascii="Arial" w:hAnsi="Arial" w:cs="Arial"/>
        </w:rPr>
      </w:pPr>
      <w:hyperlink r:id="rId46" w:history="1">
        <w:r w:rsidR="00610D84" w:rsidRPr="0012379C">
          <w:rPr>
            <w:rStyle w:val="instancename"/>
            <w:rFonts w:ascii="Arial" w:hAnsi="Arial" w:cs="Arial"/>
          </w:rPr>
          <w:t xml:space="preserve">Apresentação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</w:t>
        </w:r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3E9CCAA7" w14:textId="77777777" w:rsidR="00EE2CCC" w:rsidRPr="0012379C" w:rsidRDefault="00EE2CCC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Style w:val="accesshide"/>
          <w:rFonts w:ascii="Arial" w:hAnsi="Arial" w:cs="Arial"/>
        </w:rPr>
      </w:pPr>
    </w:p>
    <w:p w14:paraId="374B27CE" w14:textId="77777777" w:rsidR="00EE2CCC" w:rsidRPr="0012379C" w:rsidRDefault="00EE2CCC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Style w:val="accesshide"/>
          <w:rFonts w:ascii="Arial" w:hAnsi="Arial" w:cs="Arial"/>
        </w:rPr>
      </w:pPr>
    </w:p>
    <w:p w14:paraId="50E76641" w14:textId="201741FC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r w:rsidRPr="0012379C">
        <w:rPr>
          <w:rFonts w:ascii="Arial" w:hAnsi="Arial" w:cs="Arial"/>
        </w:rPr>
        <w:t>Os Custos e o Financiamento do Cronograma CPM do Projeto</w:t>
      </w:r>
    </w:p>
    <w:p w14:paraId="584AAE5E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Modelagem do fluxo de desembolso e de caixa do Projeto - Orçamento</w:t>
      </w:r>
    </w:p>
    <w:p w14:paraId="4410356C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Emissão de plano de trabalho ou Boletim de Medição</w:t>
      </w:r>
    </w:p>
    <w:p w14:paraId="3CDE51F1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  <w:b/>
          <w:bCs/>
          <w:i/>
          <w:iCs/>
        </w:rPr>
        <w:t xml:space="preserve">03 </w:t>
      </w:r>
      <w:proofErr w:type="spellStart"/>
      <w:r w:rsidRPr="0012379C">
        <w:rPr>
          <w:rFonts w:ascii="Arial" w:hAnsi="Arial" w:cs="Arial"/>
          <w:b/>
          <w:bCs/>
          <w:i/>
          <w:iCs/>
        </w:rPr>
        <w:t>Videos</w:t>
      </w:r>
      <w:proofErr w:type="spellEnd"/>
      <w:r w:rsidRPr="0012379C">
        <w:rPr>
          <w:rFonts w:ascii="Arial" w:hAnsi="Arial" w:cs="Arial"/>
          <w:b/>
          <w:bCs/>
          <w:i/>
          <w:iCs/>
        </w:rPr>
        <w:t>, 02 Demandas dirigidas , e 01 avaliação de caso de uso</w:t>
      </w:r>
    </w:p>
    <w:p w14:paraId="37FA5EFF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05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03 horas)</w:t>
      </w:r>
    </w:p>
    <w:p w14:paraId="1B1B2B50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7" w:history="1">
        <w:r w:rsidR="00610D84" w:rsidRPr="0012379C">
          <w:rPr>
            <w:rStyle w:val="instancename"/>
            <w:rFonts w:ascii="Arial" w:hAnsi="Arial" w:cs="Arial"/>
          </w:rPr>
          <w:t xml:space="preserve">Introdução aos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Custos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7C596B42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8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05 - os Cursos e o Financiamento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0D74C2F5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49" w:history="1">
        <w:r w:rsidR="00610D84" w:rsidRPr="0012379C">
          <w:rPr>
            <w:rStyle w:val="instancename"/>
            <w:rFonts w:ascii="Arial" w:hAnsi="Arial" w:cs="Arial"/>
          </w:rPr>
          <w:t xml:space="preserve">Atividade 05 - O Fluxo de Desembolso e de Caixa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5367EDC5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55198451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06</w:t>
      </w:r>
      <w:r w:rsidRPr="0012379C">
        <w:rPr>
          <w:rStyle w:val="nfase"/>
          <w:rFonts w:ascii="Arial" w:hAnsi="Arial" w:cs="Arial"/>
          <w:sz w:val="20"/>
          <w:szCs w:val="20"/>
        </w:rPr>
        <w:t>  (estimativa de 02 horas)</w:t>
      </w:r>
    </w:p>
    <w:p w14:paraId="4EF60AE4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0" w:history="1">
        <w:r w:rsidR="00610D84" w:rsidRPr="0012379C">
          <w:rPr>
            <w:rStyle w:val="instancename"/>
            <w:rFonts w:ascii="Arial" w:hAnsi="Arial" w:cs="Arial"/>
          </w:rPr>
          <w:t xml:space="preserve">Introdução ao Plano de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500CA325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1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06 - Plano de Trabalho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0FDBA5E0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2" w:history="1">
        <w:r w:rsidR="00610D84" w:rsidRPr="0012379C">
          <w:rPr>
            <w:rStyle w:val="instancename"/>
            <w:rFonts w:ascii="Arial" w:hAnsi="Arial" w:cs="Arial"/>
          </w:rPr>
          <w:t xml:space="preserve">Atividade 06 - Emissão do Plano de Trabalho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78773745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10905B6A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AAFFAA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Materiais de Apoio</w:t>
      </w:r>
      <w:r w:rsidRPr="0012379C">
        <w:rPr>
          <w:rFonts w:ascii="Arial" w:hAnsi="Arial" w:cs="Arial"/>
          <w:sz w:val="20"/>
          <w:szCs w:val="20"/>
        </w:rPr>
        <w:t> (sete itens)</w:t>
      </w:r>
    </w:p>
    <w:p w14:paraId="0D0FA30A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3" w:history="1">
        <w:r w:rsidR="00610D84" w:rsidRPr="0012379C">
          <w:rPr>
            <w:rStyle w:val="instancename"/>
            <w:rFonts w:ascii="Arial" w:hAnsi="Arial" w:cs="Arial"/>
          </w:rPr>
          <w:t>Arquivo de apoio ao estudo financeiro - Aula 05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2BEE6C95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4" w:history="1">
        <w:r w:rsidR="00610D84" w:rsidRPr="0012379C">
          <w:rPr>
            <w:rStyle w:val="instancename"/>
            <w:rFonts w:ascii="Arial" w:hAnsi="Arial" w:cs="Arial"/>
          </w:rPr>
          <w:t>Arquivo de Apoio ao estudo de plano de trabalho - Aula06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74C86193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5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de Apoio à aula 06 -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especial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46542F40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6" w:history="1">
        <w:r w:rsidR="00610D84" w:rsidRPr="0012379C">
          <w:rPr>
            <w:rStyle w:val="instancename"/>
            <w:rFonts w:ascii="Arial" w:hAnsi="Arial" w:cs="Arial"/>
          </w:rPr>
          <w:t>Arquivo do Estudo de Caso III - SPRJ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26A584FD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7" w:history="1">
        <w:r w:rsidR="00610D84" w:rsidRPr="0012379C">
          <w:rPr>
            <w:rStyle w:val="instancename"/>
            <w:rFonts w:ascii="Arial" w:hAnsi="Arial" w:cs="Arial"/>
          </w:rPr>
          <w:t>Arquivo do Estudo de Caso III - PDF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36EBB67A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0BC434A0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99FF99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Sala de Aula</w:t>
      </w:r>
      <w:r w:rsidRPr="0012379C">
        <w:rPr>
          <w:rFonts w:ascii="Arial" w:hAnsi="Arial" w:cs="Arial"/>
          <w:sz w:val="20"/>
          <w:szCs w:val="20"/>
        </w:rPr>
        <w:t> </w:t>
      </w:r>
    </w:p>
    <w:p w14:paraId="01238A7D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8" w:history="1">
        <w:r w:rsidR="00610D84" w:rsidRPr="0012379C">
          <w:rPr>
            <w:rStyle w:val="instancename"/>
            <w:rFonts w:ascii="Arial" w:hAnsi="Arial" w:cs="Arial"/>
          </w:rPr>
          <w:t>Sala de Aula - Unidade 3</w:t>
        </w:r>
        <w:r w:rsidR="00610D84" w:rsidRPr="0012379C">
          <w:rPr>
            <w:rStyle w:val="accesshide"/>
            <w:rFonts w:ascii="Arial" w:hAnsi="Arial" w:cs="Arial"/>
          </w:rPr>
          <w:t>Forum</w:t>
        </w:r>
      </w:hyperlink>
    </w:p>
    <w:p w14:paraId="4B847EE7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3505452D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66FF66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Conclusão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04 horas)</w:t>
      </w:r>
    </w:p>
    <w:p w14:paraId="263BABD0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59" w:history="1">
        <w:r w:rsidR="00610D84" w:rsidRPr="0012379C">
          <w:rPr>
            <w:rStyle w:val="instancename"/>
            <w:rFonts w:ascii="Arial" w:hAnsi="Arial" w:cs="Arial"/>
          </w:rPr>
          <w:t xml:space="preserve">Estudo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III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5A3B0395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0" w:history="1">
        <w:r w:rsidR="00610D84" w:rsidRPr="0012379C">
          <w:rPr>
            <w:rStyle w:val="instancename"/>
            <w:rFonts w:ascii="Arial" w:hAnsi="Arial" w:cs="Arial"/>
          </w:rPr>
          <w:t xml:space="preserve">Apresentação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II</w:t>
        </w:r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25054DBD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ascii="Arial" w:hAnsi="Arial" w:cs="Arial"/>
        </w:rPr>
      </w:pPr>
      <w:r w:rsidRPr="0012379C">
        <w:rPr>
          <w:rFonts w:ascii="Arial" w:hAnsi="Arial" w:cs="Arial"/>
          <w:noProof/>
        </w:rPr>
        <w:drawing>
          <wp:inline distT="0" distB="0" distL="0" distR="0" wp14:anchorId="593153DF" wp14:editId="546B64A8">
            <wp:extent cx="12065" cy="12065"/>
            <wp:effectExtent l="0" t="0" r="0" b="0"/>
            <wp:docPr id="4" name="Imagem 4" descr="http://ecthos.nucleoead.net/moodle/theme/image.php/clean/core/1509365979/spac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ecthos.nucleoead.net/moodle/theme/image.php/clean/core/1509365979/space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400A2" w14:textId="77777777" w:rsidR="00610D84" w:rsidRPr="0012379C" w:rsidRDefault="00610D84" w:rsidP="0012379C">
      <w:pPr>
        <w:pStyle w:val="Ttulo3"/>
        <w:keepNext w:val="0"/>
        <w:pBdr>
          <w:bottom w:val="single" w:sz="12" w:space="15" w:color="DDDDDD"/>
        </w:pBdr>
        <w:shd w:val="clear" w:color="auto" w:fill="FFFFFF"/>
        <w:spacing w:line="360" w:lineRule="auto"/>
        <w:ind w:left="360"/>
        <w:rPr>
          <w:rFonts w:cs="Arial"/>
          <w:sz w:val="20"/>
        </w:rPr>
      </w:pPr>
      <w:r w:rsidRPr="0012379C">
        <w:rPr>
          <w:rFonts w:cs="Arial"/>
          <w:sz w:val="20"/>
        </w:rPr>
        <w:t>Medição - Indicadores e Controle do Cronograma CPM do Projeto</w:t>
      </w:r>
    </w:p>
    <w:p w14:paraId="7E1930CC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 xml:space="preserve">Distribuição do Plano de Trabalho, </w:t>
      </w:r>
      <w:proofErr w:type="spellStart"/>
      <w:r w:rsidRPr="0012379C">
        <w:rPr>
          <w:rFonts w:ascii="Arial" w:hAnsi="Arial" w:cs="Arial"/>
        </w:rPr>
        <w:t>Medições,Relatórios</w:t>
      </w:r>
      <w:proofErr w:type="spellEnd"/>
    </w:p>
    <w:p w14:paraId="2771FC2B" w14:textId="77777777" w:rsidR="00610D84" w:rsidRPr="0012379C" w:rsidRDefault="00610D84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418"/>
        <w:rPr>
          <w:rFonts w:ascii="Arial" w:hAnsi="Arial" w:cs="Arial"/>
        </w:rPr>
      </w:pPr>
      <w:r w:rsidRPr="0012379C">
        <w:rPr>
          <w:rFonts w:ascii="Arial" w:hAnsi="Arial" w:cs="Arial"/>
        </w:rPr>
        <w:t>EVM, Modelagem dos indicadores de tendências do projeto</w:t>
      </w:r>
    </w:p>
    <w:p w14:paraId="5AE3D36A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FFFFFF"/>
        <w:spacing w:before="0" w:beforeAutospacing="0" w:after="0" w:afterAutospacing="0" w:line="360" w:lineRule="auto"/>
        <w:ind w:left="1418"/>
        <w:rPr>
          <w:rFonts w:ascii="Arial" w:hAnsi="Arial" w:cs="Arial"/>
          <w:sz w:val="20"/>
          <w:szCs w:val="20"/>
        </w:rPr>
      </w:pPr>
      <w:r w:rsidRPr="0012379C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 xml:space="preserve">03 </w:t>
      </w:r>
      <w:proofErr w:type="spellStart"/>
      <w:r w:rsidRPr="0012379C">
        <w:rPr>
          <w:rFonts w:ascii="Arial" w:hAnsi="Arial" w:cs="Arial"/>
          <w:b/>
          <w:bCs/>
          <w:i/>
          <w:iCs/>
          <w:sz w:val="20"/>
          <w:szCs w:val="20"/>
        </w:rPr>
        <w:t>Videos</w:t>
      </w:r>
      <w:proofErr w:type="spellEnd"/>
      <w:r w:rsidRPr="0012379C">
        <w:rPr>
          <w:rFonts w:ascii="Arial" w:hAnsi="Arial" w:cs="Arial"/>
          <w:b/>
          <w:bCs/>
          <w:i/>
          <w:iCs/>
          <w:sz w:val="20"/>
          <w:szCs w:val="20"/>
        </w:rPr>
        <w:t>, 02 Demandas dirigidas , e 01 avaliação de caso de uso</w:t>
      </w:r>
    </w:p>
    <w:p w14:paraId="71326285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07</w:t>
      </w:r>
      <w:r w:rsidRPr="0012379C">
        <w:rPr>
          <w:rFonts w:ascii="Arial" w:hAnsi="Arial" w:cs="Arial"/>
          <w:sz w:val="20"/>
          <w:szCs w:val="20"/>
        </w:rPr>
        <w:t> (90 minutos)</w:t>
      </w:r>
    </w:p>
    <w:p w14:paraId="34FA806D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1" w:history="1">
        <w:r w:rsidR="00610D84" w:rsidRPr="0012379C">
          <w:rPr>
            <w:rStyle w:val="instancename"/>
            <w:rFonts w:ascii="Arial" w:hAnsi="Arial" w:cs="Arial"/>
          </w:rPr>
          <w:t xml:space="preserve">Introdução aos Monitoramento e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Controle</w:t>
        </w:r>
        <w:r w:rsidR="00610D84" w:rsidRPr="0012379C">
          <w:rPr>
            <w:rStyle w:val="accesshide"/>
            <w:rFonts w:ascii="Arial" w:hAnsi="Arial" w:cs="Arial"/>
          </w:rPr>
          <w:t>Page</w:t>
        </w:r>
        <w:proofErr w:type="spellEnd"/>
      </w:hyperlink>
    </w:p>
    <w:p w14:paraId="091DB609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2" w:history="1">
        <w:r w:rsidR="00610D84" w:rsidRPr="0012379C">
          <w:rPr>
            <w:rStyle w:val="instancename"/>
            <w:rFonts w:ascii="Arial" w:hAnsi="Arial" w:cs="Arial"/>
          </w:rPr>
          <w:t>Spider Demo - 40 atividades de 19-3-2018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53DD21FA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3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07 - Monitoramento e Atitudes no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656D6230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4" w:history="1">
        <w:r w:rsidR="00610D84" w:rsidRPr="0012379C">
          <w:rPr>
            <w:rStyle w:val="instancename"/>
            <w:rFonts w:ascii="Arial" w:hAnsi="Arial" w:cs="Arial"/>
          </w:rPr>
          <w:t xml:space="preserve">Atividade 07 - Medição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05CBAA2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7070A19B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CCFFCC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Aula 08 </w:t>
      </w:r>
      <w:r w:rsidRPr="0012379C">
        <w:rPr>
          <w:rFonts w:ascii="Arial" w:hAnsi="Arial" w:cs="Arial"/>
          <w:sz w:val="20"/>
          <w:szCs w:val="20"/>
        </w:rPr>
        <w:t>(90 minutos) </w:t>
      </w:r>
    </w:p>
    <w:p w14:paraId="2BF49F76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5" w:history="1">
        <w:proofErr w:type="spellStart"/>
        <w:r w:rsidR="00610D84" w:rsidRPr="0012379C">
          <w:rPr>
            <w:rStyle w:val="instancename"/>
            <w:rFonts w:ascii="Arial" w:hAnsi="Arial" w:cs="Arial"/>
          </w:rPr>
          <w:t>Video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da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Aula 08 - Controle a partir de Indicadores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URL</w:t>
        </w:r>
        <w:proofErr w:type="spellEnd"/>
      </w:hyperlink>
    </w:p>
    <w:p w14:paraId="629637EC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6" w:history="1">
        <w:r w:rsidR="00610D84" w:rsidRPr="0012379C">
          <w:rPr>
            <w:rStyle w:val="instancename"/>
            <w:rFonts w:ascii="Arial" w:hAnsi="Arial" w:cs="Arial"/>
          </w:rPr>
          <w:t xml:space="preserve">Atividade 08 - Modelagem de Indicadores e de Tendência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Projeto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7EC5292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00286BDB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AAFFAA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Materiais de Apoio</w:t>
      </w:r>
      <w:r w:rsidRPr="0012379C">
        <w:rPr>
          <w:rFonts w:ascii="Arial" w:hAnsi="Arial" w:cs="Arial"/>
          <w:sz w:val="20"/>
          <w:szCs w:val="20"/>
        </w:rPr>
        <w:t> (sete itens)</w:t>
      </w:r>
    </w:p>
    <w:p w14:paraId="29BE689B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7" w:history="1">
        <w:r w:rsidR="00610D84" w:rsidRPr="0012379C">
          <w:rPr>
            <w:rStyle w:val="instancename"/>
            <w:rFonts w:ascii="Arial" w:hAnsi="Arial" w:cs="Arial"/>
          </w:rPr>
          <w:t xml:space="preserve">Tabela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Padrao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do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aplictivo</w:t>
        </w:r>
        <w:proofErr w:type="spellEnd"/>
        <w:r w:rsidR="00610D84" w:rsidRPr="0012379C">
          <w:rPr>
            <w:rStyle w:val="instancename"/>
            <w:rFonts w:ascii="Arial" w:hAnsi="Arial" w:cs="Arial"/>
          </w:rPr>
          <w:t xml:space="preserve"> Spider - SCFN (descompactar)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08BFD70F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8" w:history="1">
        <w:r w:rsidR="00610D84" w:rsidRPr="0012379C">
          <w:rPr>
            <w:rStyle w:val="instancename"/>
            <w:rFonts w:ascii="Arial" w:hAnsi="Arial" w:cs="Arial"/>
          </w:rPr>
          <w:t>Arquivo do Projeto - UNID04-01.001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42AA06A8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69" w:history="1">
        <w:r w:rsidR="00610D84" w:rsidRPr="0012379C">
          <w:rPr>
            <w:rStyle w:val="instancename"/>
            <w:rFonts w:ascii="Arial" w:hAnsi="Arial" w:cs="Arial"/>
          </w:rPr>
          <w:t>Arquivo com as medições bimestrais.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0FCE3B51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0" w:history="1">
        <w:r w:rsidR="00610D84" w:rsidRPr="0012379C">
          <w:rPr>
            <w:rStyle w:val="instancename"/>
            <w:rFonts w:ascii="Arial" w:hAnsi="Arial" w:cs="Arial"/>
          </w:rPr>
          <w:t>Arquivo do Estudo de Caso IV - PDF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75C6558F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1" w:history="1">
        <w:r w:rsidR="00610D84" w:rsidRPr="0012379C">
          <w:rPr>
            <w:rStyle w:val="instancename"/>
            <w:rFonts w:ascii="Arial" w:hAnsi="Arial" w:cs="Arial"/>
          </w:rPr>
          <w:t>Arquivo do Estudo de Caso IV - MPP</w:t>
        </w:r>
        <w:r w:rsidR="00610D84" w:rsidRPr="0012379C">
          <w:rPr>
            <w:rStyle w:val="accesshide"/>
            <w:rFonts w:ascii="Arial" w:hAnsi="Arial" w:cs="Arial"/>
          </w:rPr>
          <w:t>URL</w:t>
        </w:r>
      </w:hyperlink>
    </w:p>
    <w:p w14:paraId="54CD458F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61F26D77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99FF99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Sala de Aula</w:t>
      </w:r>
      <w:r w:rsidRPr="0012379C">
        <w:rPr>
          <w:rFonts w:ascii="Arial" w:hAnsi="Arial" w:cs="Arial"/>
          <w:sz w:val="20"/>
          <w:szCs w:val="20"/>
        </w:rPr>
        <w:t> </w:t>
      </w:r>
    </w:p>
    <w:p w14:paraId="2C5E6B5D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2" w:history="1">
        <w:r w:rsidR="00610D84" w:rsidRPr="0012379C">
          <w:rPr>
            <w:rStyle w:val="instancename"/>
            <w:rFonts w:ascii="Arial" w:hAnsi="Arial" w:cs="Arial"/>
          </w:rPr>
          <w:t>Sala de Aula - Unidade 4</w:t>
        </w:r>
        <w:r w:rsidR="00610D84" w:rsidRPr="0012379C">
          <w:rPr>
            <w:rStyle w:val="accesshide"/>
            <w:rFonts w:ascii="Arial" w:hAnsi="Arial" w:cs="Arial"/>
          </w:rPr>
          <w:t>Forum</w:t>
        </w:r>
      </w:hyperlink>
    </w:p>
    <w:p w14:paraId="3D498F4D" w14:textId="77777777" w:rsidR="00220BA8" w:rsidRPr="0012379C" w:rsidRDefault="00220BA8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</w:p>
    <w:p w14:paraId="4A0B3F82" w14:textId="77777777" w:rsidR="00610D84" w:rsidRPr="0012379C" w:rsidRDefault="00610D84" w:rsidP="0012379C">
      <w:pPr>
        <w:pStyle w:val="NormalWeb"/>
        <w:pBdr>
          <w:bottom w:val="single" w:sz="12" w:space="15" w:color="DDDDDD"/>
        </w:pBdr>
        <w:shd w:val="clear" w:color="auto" w:fill="66FF66"/>
        <w:spacing w:before="0" w:beforeAutospacing="0" w:after="0" w:afterAutospacing="0" w:line="360" w:lineRule="auto"/>
        <w:ind w:left="1080" w:right="240"/>
        <w:textAlignment w:val="baseline"/>
        <w:rPr>
          <w:rFonts w:ascii="Arial" w:hAnsi="Arial" w:cs="Arial"/>
          <w:sz w:val="20"/>
          <w:szCs w:val="20"/>
        </w:rPr>
      </w:pPr>
      <w:r w:rsidRPr="0012379C">
        <w:rPr>
          <w:rStyle w:val="Forte"/>
          <w:rFonts w:ascii="Arial" w:hAnsi="Arial" w:cs="Arial"/>
          <w:sz w:val="20"/>
          <w:szCs w:val="20"/>
        </w:rPr>
        <w:t>Conclusão</w:t>
      </w:r>
      <w:r w:rsidRPr="0012379C">
        <w:rPr>
          <w:rFonts w:ascii="Arial" w:hAnsi="Arial" w:cs="Arial"/>
          <w:sz w:val="20"/>
          <w:szCs w:val="20"/>
        </w:rPr>
        <w:t> </w:t>
      </w:r>
      <w:r w:rsidRPr="0012379C">
        <w:rPr>
          <w:rStyle w:val="nfase"/>
          <w:rFonts w:ascii="Arial" w:hAnsi="Arial" w:cs="Arial"/>
          <w:sz w:val="20"/>
          <w:szCs w:val="20"/>
        </w:rPr>
        <w:t>(estimativa de 05 horas)</w:t>
      </w:r>
    </w:p>
    <w:p w14:paraId="2C904375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3" w:history="1">
        <w:r w:rsidR="00610D84" w:rsidRPr="0012379C">
          <w:rPr>
            <w:rStyle w:val="instancename"/>
            <w:rFonts w:ascii="Arial" w:hAnsi="Arial" w:cs="Arial"/>
          </w:rPr>
          <w:t xml:space="preserve">Estudo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IV</w:t>
        </w:r>
        <w:r w:rsidR="00610D84" w:rsidRPr="0012379C">
          <w:rPr>
            <w:rStyle w:val="accesshide"/>
            <w:rFonts w:ascii="Arial" w:hAnsi="Arial" w:cs="Arial"/>
          </w:rPr>
          <w:t>Assignment</w:t>
        </w:r>
        <w:proofErr w:type="spellEnd"/>
      </w:hyperlink>
    </w:p>
    <w:p w14:paraId="3578A231" w14:textId="77777777" w:rsidR="00610D84" w:rsidRPr="0012379C" w:rsidRDefault="00F03BF3" w:rsidP="0012379C">
      <w:pPr>
        <w:pBdr>
          <w:bottom w:val="single" w:sz="12" w:space="15" w:color="DDDDDD"/>
        </w:pBdr>
        <w:shd w:val="clear" w:color="auto" w:fill="FFFFFF"/>
        <w:spacing w:line="360" w:lineRule="auto"/>
        <w:ind w:left="1080" w:right="240"/>
        <w:rPr>
          <w:rFonts w:ascii="Arial" w:hAnsi="Arial" w:cs="Arial"/>
        </w:rPr>
      </w:pPr>
      <w:hyperlink r:id="rId74" w:history="1">
        <w:r w:rsidR="00610D84" w:rsidRPr="0012379C">
          <w:rPr>
            <w:rStyle w:val="instancename"/>
            <w:rFonts w:ascii="Arial" w:hAnsi="Arial" w:cs="Arial"/>
          </w:rPr>
          <w:t xml:space="preserve">Apresentação de Caso </w:t>
        </w:r>
        <w:proofErr w:type="spellStart"/>
        <w:r w:rsidR="00610D84" w:rsidRPr="0012379C">
          <w:rPr>
            <w:rStyle w:val="instancename"/>
            <w:rFonts w:ascii="Arial" w:hAnsi="Arial" w:cs="Arial"/>
          </w:rPr>
          <w:t>IV</w:t>
        </w:r>
        <w:r w:rsidR="00610D84" w:rsidRPr="0012379C">
          <w:rPr>
            <w:rStyle w:val="accesshide"/>
            <w:rFonts w:ascii="Arial" w:hAnsi="Arial" w:cs="Arial"/>
          </w:rPr>
          <w:t>Forum</w:t>
        </w:r>
        <w:proofErr w:type="spellEnd"/>
      </w:hyperlink>
    </w:p>
    <w:p w14:paraId="6FF2FE9A" w14:textId="77777777" w:rsidR="00387516" w:rsidRPr="000C29CE" w:rsidRDefault="00610D84" w:rsidP="0012379C">
      <w:pPr>
        <w:spacing w:line="360" w:lineRule="auto"/>
        <w:ind w:left="360"/>
        <w:jc w:val="right"/>
        <w:rPr>
          <w:rFonts w:ascii="Arial" w:hAnsi="Arial" w:cs="Arial"/>
          <w:b/>
          <w:i/>
          <w:sz w:val="22"/>
          <w:szCs w:val="22"/>
        </w:rPr>
      </w:pPr>
      <w:r w:rsidRPr="0012379C">
        <w:rPr>
          <w:rFonts w:ascii="Arial" w:hAnsi="Arial" w:cs="Arial"/>
          <w:b/>
          <w:i/>
        </w:rPr>
        <w:br w:type="page"/>
      </w:r>
      <w:r w:rsidR="00387516" w:rsidRPr="000C29CE">
        <w:rPr>
          <w:rFonts w:ascii="Arial" w:hAnsi="Arial" w:cs="Arial"/>
          <w:b/>
          <w:i/>
          <w:sz w:val="22"/>
          <w:szCs w:val="22"/>
        </w:rPr>
        <w:lastRenderedPageBreak/>
        <w:t xml:space="preserve">Anexo 2 – Ementa do Curso. </w:t>
      </w:r>
    </w:p>
    <w:p w14:paraId="581E3AC0" w14:textId="77777777" w:rsidR="00387516" w:rsidRDefault="00387516" w:rsidP="00387516">
      <w:pPr>
        <w:spacing w:line="276" w:lineRule="auto"/>
        <w:ind w:left="1134"/>
        <w:rPr>
          <w:rFonts w:ascii="Arial" w:hAnsi="Arial" w:cs="Arial"/>
          <w:sz w:val="24"/>
          <w:szCs w:val="24"/>
        </w:rPr>
      </w:pPr>
    </w:p>
    <w:p w14:paraId="1AC0CBAB" w14:textId="77777777" w:rsidR="00387516" w:rsidRPr="007773DB" w:rsidRDefault="007773DB" w:rsidP="007773DB">
      <w:pPr>
        <w:ind w:left="1134"/>
        <w:rPr>
          <w:rFonts w:ascii="Arial" w:hAnsi="Arial" w:cs="Arial"/>
          <w:b/>
          <w:i/>
        </w:rPr>
      </w:pPr>
      <w:r w:rsidRPr="007773DB">
        <w:rPr>
          <w:rFonts w:ascii="Arial" w:hAnsi="Arial" w:cs="Arial"/>
        </w:rPr>
        <w:t>Título</w:t>
      </w:r>
      <w:r w:rsidR="00387516" w:rsidRPr="007773DB">
        <w:rPr>
          <w:rFonts w:ascii="Arial" w:hAnsi="Arial" w:cs="Arial"/>
        </w:rPr>
        <w:t xml:space="preserve"> do Curso :</w:t>
      </w:r>
      <w:r w:rsidR="00387516" w:rsidRPr="007773DB">
        <w:rPr>
          <w:rFonts w:ascii="Arial" w:hAnsi="Arial" w:cs="Arial"/>
          <w:b/>
          <w:i/>
        </w:rPr>
        <w:t>Spider Project – Ferramenta de Apoio ao Gerenciamento de Projetos SpU</w:t>
      </w:r>
    </w:p>
    <w:p w14:paraId="71521285" w14:textId="77777777" w:rsidR="00387516" w:rsidRPr="007773DB" w:rsidRDefault="00387516" w:rsidP="007773DB">
      <w:pPr>
        <w:ind w:left="1134"/>
        <w:rPr>
          <w:rFonts w:ascii="Arial" w:hAnsi="Arial" w:cs="Arial"/>
          <w:b/>
          <w:i/>
        </w:rPr>
      </w:pPr>
    </w:p>
    <w:p w14:paraId="749D6961" w14:textId="77777777" w:rsidR="00387516" w:rsidRPr="007773DB" w:rsidRDefault="00387516" w:rsidP="007773DB">
      <w:pPr>
        <w:ind w:left="1134"/>
        <w:rPr>
          <w:rFonts w:ascii="Arial" w:hAnsi="Arial" w:cs="Arial"/>
          <w:b/>
          <w:i/>
        </w:rPr>
      </w:pPr>
    </w:p>
    <w:p w14:paraId="55E0B230" w14:textId="77777777" w:rsidR="00387516" w:rsidRPr="007773DB" w:rsidRDefault="00387516" w:rsidP="007773DB">
      <w:pPr>
        <w:ind w:left="1134"/>
        <w:rPr>
          <w:rFonts w:ascii="Arial" w:hAnsi="Arial" w:cs="Arial"/>
          <w:b/>
          <w:i/>
        </w:rPr>
      </w:pPr>
    </w:p>
    <w:p w14:paraId="2820B055" w14:textId="77777777" w:rsidR="00387516" w:rsidRPr="007773DB" w:rsidRDefault="00387516" w:rsidP="007773DB">
      <w:pPr>
        <w:pStyle w:val="PargrafodaLista"/>
        <w:numPr>
          <w:ilvl w:val="0"/>
          <w:numId w:val="12"/>
        </w:numPr>
        <w:rPr>
          <w:rFonts w:ascii="Arial" w:hAnsi="Arial" w:cs="Arial"/>
          <w:b/>
        </w:rPr>
      </w:pPr>
      <w:r w:rsidRPr="007773DB">
        <w:rPr>
          <w:rFonts w:ascii="Arial" w:hAnsi="Arial" w:cs="Arial"/>
          <w:b/>
        </w:rPr>
        <w:t xml:space="preserve">Livro Base: </w:t>
      </w:r>
    </w:p>
    <w:p w14:paraId="09197F01" w14:textId="77777777" w:rsidR="00387516" w:rsidRPr="007773DB" w:rsidRDefault="00387516" w:rsidP="007773DB">
      <w:pPr>
        <w:ind w:left="1843"/>
        <w:rPr>
          <w:rFonts w:ascii="Arial" w:hAnsi="Arial" w:cs="Arial"/>
        </w:rPr>
      </w:pPr>
      <w:r w:rsidRPr="007773DB">
        <w:rPr>
          <w:rFonts w:ascii="Arial" w:hAnsi="Arial" w:cs="Arial"/>
          <w:b/>
          <w:i/>
        </w:rPr>
        <w:t>Spider Project – Metodologia e Qualidade em Gerenciamento de Projetos</w:t>
      </w:r>
      <w:r w:rsidRPr="007773DB">
        <w:rPr>
          <w:rFonts w:ascii="Arial" w:hAnsi="Arial" w:cs="Arial"/>
        </w:rPr>
        <w:t xml:space="preserve"> – Ed. Ecthos (na sua última edição)</w:t>
      </w:r>
    </w:p>
    <w:p w14:paraId="3229FFD6" w14:textId="77777777" w:rsidR="00387516" w:rsidRPr="007773DB" w:rsidRDefault="00387516" w:rsidP="007773DB">
      <w:pPr>
        <w:ind w:left="1134"/>
        <w:rPr>
          <w:rFonts w:ascii="Arial" w:hAnsi="Arial" w:cs="Arial"/>
        </w:rPr>
      </w:pPr>
    </w:p>
    <w:p w14:paraId="1048909C" w14:textId="77777777" w:rsidR="00387516" w:rsidRPr="007773DB" w:rsidRDefault="00387516" w:rsidP="007773DB">
      <w:pPr>
        <w:ind w:left="1134"/>
        <w:rPr>
          <w:rFonts w:ascii="Arial" w:hAnsi="Arial" w:cs="Arial"/>
        </w:rPr>
      </w:pPr>
    </w:p>
    <w:p w14:paraId="4AE0584F" w14:textId="77777777" w:rsidR="00387516" w:rsidRPr="007773DB" w:rsidRDefault="00387516" w:rsidP="007773DB">
      <w:pPr>
        <w:pStyle w:val="PargrafodaLista"/>
        <w:numPr>
          <w:ilvl w:val="0"/>
          <w:numId w:val="12"/>
        </w:numPr>
        <w:rPr>
          <w:rFonts w:ascii="Arial" w:hAnsi="Arial" w:cs="Arial"/>
        </w:rPr>
      </w:pPr>
      <w:r w:rsidRPr="007773DB">
        <w:rPr>
          <w:rFonts w:ascii="Arial" w:hAnsi="Arial" w:cs="Arial"/>
          <w:b/>
        </w:rPr>
        <w:t>Anotações</w:t>
      </w:r>
      <w:r w:rsidRPr="007773DB">
        <w:rPr>
          <w:rFonts w:ascii="Arial" w:hAnsi="Arial" w:cs="Arial"/>
        </w:rPr>
        <w:t>:</w:t>
      </w:r>
    </w:p>
    <w:p w14:paraId="1BA8ABEA" w14:textId="77777777" w:rsidR="00387516" w:rsidRPr="007773DB" w:rsidRDefault="00387516" w:rsidP="007773DB">
      <w:pPr>
        <w:ind w:left="1778"/>
        <w:jc w:val="both"/>
        <w:rPr>
          <w:rFonts w:ascii="Arial" w:hAnsi="Arial" w:cs="Arial"/>
        </w:rPr>
      </w:pPr>
    </w:p>
    <w:p w14:paraId="30D7E1FC" w14:textId="77777777" w:rsidR="00387516" w:rsidRPr="007773DB" w:rsidRDefault="00387516" w:rsidP="007773DB">
      <w:pPr>
        <w:numPr>
          <w:ilvl w:val="0"/>
          <w:numId w:val="9"/>
        </w:numPr>
        <w:ind w:left="1843"/>
        <w:jc w:val="both"/>
        <w:rPr>
          <w:rFonts w:ascii="Arial" w:hAnsi="Arial" w:cs="Arial"/>
        </w:rPr>
      </w:pPr>
      <w:r w:rsidRPr="007773DB">
        <w:rPr>
          <w:rFonts w:ascii="Arial" w:hAnsi="Arial" w:cs="Arial"/>
        </w:rPr>
        <w:t xml:space="preserve">Esse material está incluído no diretório de produtos e serviços do PM Instituto internacional no qual somos registrados como provedores de ensino e treinamento </w:t>
      </w:r>
    </w:p>
    <w:p w14:paraId="6505604E" w14:textId="77777777" w:rsidR="00387516" w:rsidRPr="007773DB" w:rsidRDefault="00387516" w:rsidP="007773DB">
      <w:pPr>
        <w:numPr>
          <w:ilvl w:val="0"/>
          <w:numId w:val="9"/>
        </w:numPr>
        <w:ind w:left="1843"/>
        <w:jc w:val="both"/>
        <w:rPr>
          <w:rFonts w:ascii="Arial" w:hAnsi="Arial" w:cs="Arial"/>
        </w:rPr>
      </w:pPr>
      <w:r w:rsidRPr="007773DB">
        <w:rPr>
          <w:rFonts w:ascii="Arial" w:hAnsi="Arial" w:cs="Arial"/>
        </w:rPr>
        <w:t>Este material está também aderente às melhores práticas de ensino a distância reconhecidos pela Associação Brasileira de ensino a distância e prevê dois métodos Pioneiros desenvolvidos por nossa empresa consultoria individual dedicada e a sala de aula probabilística;</w:t>
      </w:r>
    </w:p>
    <w:p w14:paraId="1A4C6F6C" w14:textId="77777777" w:rsidR="00387516" w:rsidRPr="007773DB" w:rsidRDefault="00387516" w:rsidP="007773DB">
      <w:pPr>
        <w:numPr>
          <w:ilvl w:val="0"/>
          <w:numId w:val="9"/>
        </w:numPr>
        <w:ind w:left="1843"/>
        <w:jc w:val="both"/>
        <w:rPr>
          <w:rFonts w:ascii="Arial" w:hAnsi="Arial" w:cs="Arial"/>
        </w:rPr>
      </w:pPr>
      <w:r w:rsidRPr="007773DB">
        <w:rPr>
          <w:rFonts w:ascii="Arial" w:hAnsi="Arial" w:cs="Arial"/>
        </w:rPr>
        <w:t>Sendo um treinamento dedicado especificamente à Engenharia este produto também está registrado no Conselho Regional de Engenharia agronomia e no Conselho Federal de Engenharia e Agronomia;</w:t>
      </w:r>
    </w:p>
    <w:p w14:paraId="015B48F9" w14:textId="77777777" w:rsidR="00387516" w:rsidRPr="007773DB" w:rsidRDefault="00387516" w:rsidP="007773DB">
      <w:pPr>
        <w:numPr>
          <w:ilvl w:val="0"/>
          <w:numId w:val="9"/>
        </w:numPr>
        <w:ind w:left="1843"/>
        <w:jc w:val="both"/>
        <w:rPr>
          <w:rFonts w:ascii="Arial" w:hAnsi="Arial" w:cs="Arial"/>
        </w:rPr>
      </w:pPr>
      <w:r w:rsidRPr="007773DB">
        <w:rPr>
          <w:rFonts w:ascii="Arial" w:hAnsi="Arial" w:cs="Arial"/>
        </w:rPr>
        <w:t>Este produto também está registrado na Biblioteca Nacional.</w:t>
      </w:r>
    </w:p>
    <w:p w14:paraId="260B178E" w14:textId="77777777" w:rsidR="00387516" w:rsidRPr="007773DB" w:rsidRDefault="00387516" w:rsidP="007773DB">
      <w:pPr>
        <w:jc w:val="both"/>
        <w:rPr>
          <w:rFonts w:ascii="Arial" w:hAnsi="Arial" w:cs="Arial"/>
        </w:rPr>
      </w:pPr>
    </w:p>
    <w:p w14:paraId="129364AD" w14:textId="77777777" w:rsidR="00387516" w:rsidRPr="007773DB" w:rsidRDefault="00387516" w:rsidP="007773DB">
      <w:pPr>
        <w:ind w:left="1134"/>
        <w:rPr>
          <w:rFonts w:ascii="Arial" w:hAnsi="Arial" w:cs="Arial"/>
        </w:rPr>
      </w:pPr>
    </w:p>
    <w:p w14:paraId="3B8A07C5" w14:textId="77777777" w:rsidR="00387516" w:rsidRPr="007773DB" w:rsidRDefault="00387516" w:rsidP="007773DB">
      <w:pPr>
        <w:pStyle w:val="PargrafodaLista"/>
        <w:numPr>
          <w:ilvl w:val="0"/>
          <w:numId w:val="12"/>
        </w:numPr>
        <w:rPr>
          <w:rFonts w:ascii="Arial" w:hAnsi="Arial" w:cs="Arial"/>
          <w:b/>
          <w:i/>
        </w:rPr>
      </w:pPr>
      <w:r w:rsidRPr="007773DB">
        <w:rPr>
          <w:rFonts w:ascii="Arial" w:hAnsi="Arial" w:cs="Arial"/>
          <w:b/>
        </w:rPr>
        <w:t>Material</w:t>
      </w:r>
      <w:r w:rsidRPr="007773DB">
        <w:rPr>
          <w:rFonts w:ascii="Arial" w:hAnsi="Arial" w:cs="Arial"/>
        </w:rPr>
        <w:t xml:space="preserve"> a parte com 82 </w:t>
      </w:r>
      <w:r w:rsidR="00610D84" w:rsidRPr="007773DB">
        <w:rPr>
          <w:rFonts w:ascii="Arial" w:hAnsi="Arial" w:cs="Arial"/>
        </w:rPr>
        <w:t>páginas</w:t>
      </w:r>
      <w:r w:rsidRPr="007773DB">
        <w:rPr>
          <w:rFonts w:ascii="Arial" w:hAnsi="Arial" w:cs="Arial"/>
        </w:rPr>
        <w:t xml:space="preserve"> – denominado </w:t>
      </w:r>
      <w:r w:rsidRPr="007773DB">
        <w:rPr>
          <w:rFonts w:ascii="Arial" w:hAnsi="Arial" w:cs="Arial"/>
          <w:b/>
          <w:i/>
        </w:rPr>
        <w:t xml:space="preserve">Caderno de Estudo </w:t>
      </w:r>
      <w:r w:rsidR="007773DB" w:rsidRPr="007773DB">
        <w:rPr>
          <w:rFonts w:ascii="Arial" w:hAnsi="Arial" w:cs="Arial"/>
          <w:b/>
          <w:i/>
        </w:rPr>
        <w:t>–</w:t>
      </w:r>
      <w:r w:rsidRPr="007773DB">
        <w:rPr>
          <w:rFonts w:ascii="Arial" w:hAnsi="Arial" w:cs="Arial"/>
          <w:b/>
          <w:i/>
        </w:rPr>
        <w:t xml:space="preserve"> SPU</w:t>
      </w:r>
    </w:p>
    <w:p w14:paraId="3958D444" w14:textId="77777777" w:rsidR="007773DB" w:rsidRPr="007773DB" w:rsidRDefault="007773DB" w:rsidP="007773DB">
      <w:pPr>
        <w:ind w:left="1134"/>
        <w:rPr>
          <w:rFonts w:ascii="Arial" w:hAnsi="Arial" w:cs="Arial"/>
          <w:b/>
          <w:i/>
        </w:rPr>
      </w:pPr>
    </w:p>
    <w:p w14:paraId="1FD3FFA2" w14:textId="77777777" w:rsidR="007773DB" w:rsidRPr="007773DB" w:rsidRDefault="007773DB" w:rsidP="007773DB">
      <w:pPr>
        <w:pStyle w:val="PargrafodaLista"/>
        <w:numPr>
          <w:ilvl w:val="0"/>
          <w:numId w:val="12"/>
        </w:numPr>
        <w:jc w:val="both"/>
        <w:rPr>
          <w:rFonts w:ascii="Arial" w:hAnsi="Arial" w:cs="Arial"/>
          <w:b/>
          <w:bCs/>
          <w:iCs/>
        </w:rPr>
      </w:pPr>
      <w:r w:rsidRPr="007773DB">
        <w:rPr>
          <w:rFonts w:ascii="Arial" w:hAnsi="Arial" w:cs="Arial"/>
          <w:b/>
          <w:bCs/>
          <w:iCs/>
        </w:rPr>
        <w:t xml:space="preserve">Sobre o conceito de flexibilidade no ensino responsável e à </w:t>
      </w:r>
      <w:proofErr w:type="gramStart"/>
      <w:r w:rsidRPr="007773DB">
        <w:rPr>
          <w:rFonts w:ascii="Arial" w:hAnsi="Arial" w:cs="Arial"/>
          <w:b/>
          <w:bCs/>
          <w:iCs/>
        </w:rPr>
        <w:t>distancia</w:t>
      </w:r>
      <w:proofErr w:type="gramEnd"/>
    </w:p>
    <w:p w14:paraId="2302B5E8" w14:textId="77777777" w:rsidR="007773DB" w:rsidRPr="007773DB" w:rsidRDefault="007773DB" w:rsidP="007773DB">
      <w:pPr>
        <w:ind w:left="1134"/>
        <w:jc w:val="both"/>
        <w:rPr>
          <w:rFonts w:ascii="Arial" w:hAnsi="Arial" w:cs="Arial"/>
          <w:bCs/>
          <w:iCs/>
        </w:rPr>
      </w:pPr>
    </w:p>
    <w:p w14:paraId="3A0946C5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Podemos entender que o ensino a distância evoluiu muito nas últimas duas décadas. Isso significa dizer que ele não é apenas um ensino a distância, mas é responsável e simpático aos problemas do cotidiano os envolvidos, por isso flexível. A apresentação do calendário do curso prevê um compromisso formal entre as partes, dentro de uma proposta final de entrega versus o aprendizado necessário</w:t>
      </w:r>
    </w:p>
    <w:p w14:paraId="10ECC3F8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6626B0BF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As datas apresentadas para entrega assim como os seus horários limites, são definidas para dar ritmo homogêneo ao grupo, e assim, o conceito de flexibilidade aqui, é estendido esse “entendimento pactuados” entre as partes, nos limites de tolerância, que não afetem a qualidade e a dinâmica do aprendizado.</w:t>
      </w:r>
    </w:p>
    <w:p w14:paraId="75577D4E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386F0515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Significa também ser oportuno registrar que as datas de entrega flutuam no tempo, de maneira que se uma é atrasada para mais adiante, as demais podem ser elementos de compensação, mas nunca de postergação continua e irreversível. Nossa experiencia entende que mais que três atrasos, significa uma desistência de priorização de atividades.</w:t>
      </w:r>
    </w:p>
    <w:p w14:paraId="1622D843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51CF4FD1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O conceito de flexibilidade aqui entende-se como: “</w:t>
      </w:r>
      <w:r w:rsidRPr="007773DB">
        <w:rPr>
          <w:rFonts w:ascii="Arial" w:hAnsi="Arial" w:cs="Arial"/>
          <w:b/>
          <w:bCs/>
          <w:i/>
          <w:iCs/>
        </w:rPr>
        <w:t>permissão pactuada de forma pública com todos os envolvidos que, participando de entregas mais tarde, apresente garantias e compromissos de resgate ou de manutenção das datas subsequentes</w:t>
      </w:r>
      <w:r w:rsidRPr="007773DB">
        <w:rPr>
          <w:rFonts w:ascii="Arial" w:hAnsi="Arial" w:cs="Arial"/>
          <w:bCs/>
          <w:iCs/>
        </w:rPr>
        <w:t>”.</w:t>
      </w:r>
    </w:p>
    <w:p w14:paraId="1935D7B9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41A1A308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O conceito de flexibilidade aqui, se encerra com entendimento de que eventuais atrasos são compensados com eventuais adiantamentos, na missão permanente de garantia dos prazos finais.</w:t>
      </w:r>
    </w:p>
    <w:p w14:paraId="70F8470A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</w:p>
    <w:p w14:paraId="7FCA425D" w14:textId="77777777" w:rsidR="007773DB" w:rsidRPr="007773DB" w:rsidRDefault="007773DB" w:rsidP="007773DB">
      <w:pPr>
        <w:ind w:left="1843"/>
        <w:jc w:val="both"/>
        <w:rPr>
          <w:rFonts w:ascii="Arial" w:hAnsi="Arial" w:cs="Arial"/>
          <w:bCs/>
          <w:iCs/>
        </w:rPr>
      </w:pPr>
      <w:r w:rsidRPr="007773DB">
        <w:rPr>
          <w:rFonts w:ascii="Arial" w:hAnsi="Arial" w:cs="Arial"/>
          <w:bCs/>
          <w:iCs/>
        </w:rPr>
        <w:t>O conceito de “</w:t>
      </w:r>
      <w:r w:rsidRPr="007773DB">
        <w:rPr>
          <w:rFonts w:ascii="Arial" w:hAnsi="Arial" w:cs="Arial"/>
          <w:b/>
          <w:bCs/>
          <w:i/>
          <w:iCs/>
        </w:rPr>
        <w:t>novação</w:t>
      </w:r>
      <w:r w:rsidRPr="007773DB">
        <w:rPr>
          <w:rFonts w:ascii="Arial" w:hAnsi="Arial" w:cs="Arial"/>
          <w:bCs/>
          <w:iCs/>
        </w:rPr>
        <w:t xml:space="preserve">” do nosso contrato, pretende ajustar a parte jurídica nesse entendimento. Concessões são permitidas para atrasos por parte do CONTRATANE, mas não são uma prerrogativa e ou uma justificativa de direito adquirido para a sua prática constante. </w:t>
      </w:r>
    </w:p>
    <w:p w14:paraId="0D60F42E" w14:textId="77777777" w:rsidR="007773DB" w:rsidRPr="007773DB" w:rsidRDefault="007773DB" w:rsidP="007773DB">
      <w:pPr>
        <w:ind w:left="1134"/>
        <w:rPr>
          <w:rFonts w:ascii="Arial" w:hAnsi="Arial" w:cs="Arial"/>
        </w:rPr>
      </w:pPr>
    </w:p>
    <w:p w14:paraId="5B844F11" w14:textId="77777777" w:rsidR="00D11AED" w:rsidRPr="000C29CE" w:rsidRDefault="00F32F76" w:rsidP="00387516">
      <w:pPr>
        <w:jc w:val="right"/>
        <w:rPr>
          <w:rFonts w:ascii="Arial" w:hAnsi="Arial" w:cs="Arial"/>
          <w:w w:val="8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DDA2E84" w14:textId="77777777" w:rsidR="00D11AED" w:rsidRPr="000C29CE" w:rsidRDefault="00D11AED" w:rsidP="00D11AED">
      <w:pPr>
        <w:jc w:val="both"/>
        <w:rPr>
          <w:rFonts w:ascii="Arial" w:hAnsi="Arial" w:cs="Arial"/>
          <w:b/>
          <w:sz w:val="22"/>
          <w:szCs w:val="22"/>
        </w:rPr>
      </w:pPr>
      <w:r w:rsidRPr="000C29CE">
        <w:rPr>
          <w:rFonts w:ascii="Arial" w:hAnsi="Arial" w:cs="Arial"/>
          <w:b/>
          <w:sz w:val="22"/>
          <w:szCs w:val="22"/>
        </w:rPr>
        <w:lastRenderedPageBreak/>
        <w:t>Instrutores</w:t>
      </w:r>
      <w:r w:rsidR="0011335E">
        <w:rPr>
          <w:rFonts w:ascii="Arial" w:hAnsi="Arial" w:cs="Arial"/>
          <w:b/>
          <w:sz w:val="22"/>
          <w:szCs w:val="22"/>
        </w:rPr>
        <w:t>/Tutores</w:t>
      </w:r>
      <w:r w:rsidRPr="000C29CE">
        <w:rPr>
          <w:rFonts w:ascii="Arial" w:hAnsi="Arial" w:cs="Arial"/>
          <w:b/>
          <w:sz w:val="22"/>
          <w:szCs w:val="22"/>
        </w:rPr>
        <w:t>:</w:t>
      </w:r>
    </w:p>
    <w:p w14:paraId="36377B02" w14:textId="77777777" w:rsidR="00D11AED" w:rsidRPr="000C29CE" w:rsidRDefault="00D11AED" w:rsidP="00D11AED">
      <w:pPr>
        <w:jc w:val="both"/>
        <w:rPr>
          <w:rFonts w:ascii="Arial" w:hAnsi="Arial" w:cs="Arial"/>
          <w:sz w:val="22"/>
          <w:szCs w:val="22"/>
        </w:rPr>
      </w:pPr>
    </w:p>
    <w:p w14:paraId="0976DBB7" w14:textId="77777777" w:rsidR="00D11AED" w:rsidRPr="000C29CE" w:rsidRDefault="00D11AED" w:rsidP="0011335E">
      <w:pPr>
        <w:shd w:val="clear" w:color="auto" w:fill="000000"/>
        <w:ind w:left="709"/>
        <w:jc w:val="both"/>
        <w:rPr>
          <w:rFonts w:ascii="Arial" w:hAnsi="Arial" w:cs="Arial"/>
          <w:b/>
          <w:i/>
          <w:color w:val="FFFFFF"/>
          <w:sz w:val="22"/>
          <w:szCs w:val="22"/>
        </w:rPr>
      </w:pPr>
      <w:bookmarkStart w:id="5" w:name="_Hlk495315286"/>
      <w:r w:rsidRPr="000C29CE">
        <w:rPr>
          <w:rFonts w:ascii="Arial" w:hAnsi="Arial" w:cs="Arial"/>
          <w:b/>
          <w:i/>
          <w:color w:val="FFFFFF"/>
          <w:sz w:val="22"/>
          <w:szCs w:val="22"/>
        </w:rPr>
        <w:t>Marcus Possi</w:t>
      </w:r>
      <w:r w:rsidR="004C7A50">
        <w:rPr>
          <w:rFonts w:ascii="Arial" w:hAnsi="Arial" w:cs="Arial"/>
          <w:b/>
          <w:i/>
          <w:color w:val="FFFFFF"/>
          <w:sz w:val="22"/>
          <w:szCs w:val="22"/>
        </w:rPr>
        <w:t xml:space="preserve"> – Professor Autor e Tutor Online</w:t>
      </w:r>
    </w:p>
    <w:p w14:paraId="2FD7A2BF" w14:textId="77777777" w:rsidR="00D11AED" w:rsidRPr="000C29CE" w:rsidRDefault="00D11AED" w:rsidP="0011335E">
      <w:pPr>
        <w:ind w:left="709" w:hanging="709"/>
        <w:jc w:val="both"/>
        <w:rPr>
          <w:rFonts w:ascii="Arial" w:hAnsi="Arial" w:cs="Arial"/>
          <w:sz w:val="22"/>
          <w:szCs w:val="22"/>
        </w:rPr>
      </w:pPr>
    </w:p>
    <w:p w14:paraId="7E8B33C1" w14:textId="77777777" w:rsidR="00D11AED" w:rsidRPr="000C29CE" w:rsidRDefault="00D11AED" w:rsidP="0011335E">
      <w:pPr>
        <w:ind w:left="709"/>
        <w:jc w:val="both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 xml:space="preserve">Pós graduado em </w:t>
      </w:r>
      <w:r w:rsidRPr="000C29CE">
        <w:rPr>
          <w:rFonts w:ascii="Arial" w:hAnsi="Arial" w:cs="Arial"/>
          <w:b/>
          <w:i/>
          <w:sz w:val="22"/>
          <w:szCs w:val="22"/>
        </w:rPr>
        <w:t>Gestão de Projetos pela FGV</w:t>
      </w:r>
      <w:r w:rsidRPr="000C29CE">
        <w:rPr>
          <w:rFonts w:ascii="Arial" w:hAnsi="Arial" w:cs="Arial"/>
          <w:sz w:val="22"/>
          <w:szCs w:val="22"/>
        </w:rPr>
        <w:t xml:space="preserve"> do Rio de Janeiro; Engenheiro Eletricista pela UGF; Certificado Orange Belt pela Microsoft – IIL. Com mais de 20 anos no setor de construção e gerenciamento de obras de subestações e Usinas em média e alta tensão no Rio de Janeiro foi o responsável pela implantação em campo da automação das subestações das áreas CENTRO/SUL pela LIGHT SESA do Rio de Janeiro. É autor de diversos trabalhos publicados na área de engenharia elétrica e gerenciamento de projetos. Participou de diversos eventos no ENIE, ENERSHOW, SNPTEE e no 4º Congresso Ibero Americano de Gerenciamento de Projetos; Responsável pelo desenvolvimento do Curso de Pós Graduação em Gerência de Projetos da UFRJ - Rio de Janeiro e do </w:t>
      </w:r>
      <w:r w:rsidRPr="000C29CE">
        <w:rPr>
          <w:rFonts w:ascii="Arial" w:hAnsi="Arial" w:cs="Arial"/>
          <w:b/>
          <w:i/>
          <w:sz w:val="22"/>
          <w:szCs w:val="22"/>
        </w:rPr>
        <w:t xml:space="preserve">Curso de Pós-Graduação em Gerenciamento de Projetos Avançado da UGF - Universidade Gama Filho, </w:t>
      </w:r>
      <w:r w:rsidRPr="000C29CE">
        <w:rPr>
          <w:rFonts w:ascii="Arial" w:hAnsi="Arial" w:cs="Arial"/>
          <w:sz w:val="22"/>
          <w:szCs w:val="22"/>
        </w:rPr>
        <w:t xml:space="preserve">no Rio de Janeiro. Diretor da </w:t>
      </w:r>
      <w:r w:rsidRPr="000C29CE">
        <w:rPr>
          <w:rFonts w:ascii="Arial" w:hAnsi="Arial" w:cs="Arial"/>
          <w:b/>
          <w:i/>
          <w:sz w:val="22"/>
          <w:szCs w:val="22"/>
        </w:rPr>
        <w:t>Ecthos Consultoria e Desenvolvimento</w:t>
      </w:r>
      <w:r w:rsidRPr="000C29CE">
        <w:rPr>
          <w:rFonts w:ascii="Arial" w:hAnsi="Arial" w:cs="Arial"/>
          <w:sz w:val="22"/>
          <w:szCs w:val="22"/>
        </w:rPr>
        <w:t xml:space="preserve">; Secretário da Comissão da ABNT responsável pela norma NBR 14039 "Instalações elétricas de média tensão de 1,0kV a 36,2kV"; Filiado ao PMI - Project Management </w:t>
      </w:r>
      <w:proofErr w:type="spellStart"/>
      <w:r w:rsidRPr="000C29CE">
        <w:rPr>
          <w:rFonts w:ascii="Arial" w:hAnsi="Arial" w:cs="Arial"/>
          <w:sz w:val="22"/>
          <w:szCs w:val="22"/>
        </w:rPr>
        <w:t>Institute</w:t>
      </w:r>
      <w:proofErr w:type="spellEnd"/>
      <w:r w:rsidRPr="000C29CE">
        <w:rPr>
          <w:rFonts w:ascii="Arial" w:hAnsi="Arial" w:cs="Arial"/>
          <w:sz w:val="22"/>
          <w:szCs w:val="22"/>
        </w:rPr>
        <w:t xml:space="preserve"> no Rio de Janeiro, atuando como voluntário em diversos projetos internos.</w:t>
      </w:r>
    </w:p>
    <w:p w14:paraId="3D4D600F" w14:textId="77777777" w:rsidR="00D11AED" w:rsidRPr="000C29CE" w:rsidRDefault="00D11AED" w:rsidP="00365CB1">
      <w:pPr>
        <w:tabs>
          <w:tab w:val="left" w:pos="2835"/>
        </w:tabs>
        <w:jc w:val="both"/>
        <w:rPr>
          <w:rFonts w:ascii="Arial" w:hAnsi="Arial" w:cs="Arial"/>
          <w:sz w:val="22"/>
          <w:szCs w:val="22"/>
        </w:rPr>
      </w:pPr>
    </w:p>
    <w:p w14:paraId="5C6AFD7C" w14:textId="77777777" w:rsidR="0011335E" w:rsidRPr="000C29CE" w:rsidRDefault="0011335E" w:rsidP="0011335E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0F8B5651" w14:textId="77777777" w:rsidR="0011335E" w:rsidRDefault="0011335E" w:rsidP="0011335E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6F7B13DA" w14:textId="77777777" w:rsidR="0011335E" w:rsidRPr="00EE1C4E" w:rsidRDefault="0011335E" w:rsidP="0011335E">
      <w:pPr>
        <w:shd w:val="clear" w:color="auto" w:fill="000000"/>
        <w:ind w:left="709"/>
        <w:jc w:val="both"/>
        <w:rPr>
          <w:rFonts w:ascii="Arial" w:hAnsi="Arial" w:cs="Arial"/>
          <w:b/>
          <w:i/>
          <w:color w:val="FFFFFF"/>
          <w:sz w:val="22"/>
          <w:szCs w:val="22"/>
        </w:rPr>
      </w:pPr>
      <w:r w:rsidRPr="00EE1C4E">
        <w:rPr>
          <w:rFonts w:ascii="Arial" w:hAnsi="Arial" w:cs="Arial"/>
          <w:b/>
          <w:i/>
          <w:color w:val="FFFFFF"/>
          <w:sz w:val="22"/>
          <w:szCs w:val="22"/>
        </w:rPr>
        <w:t xml:space="preserve">Daniel </w:t>
      </w:r>
      <w:proofErr w:type="spellStart"/>
      <w:r w:rsidRPr="00EE1C4E">
        <w:rPr>
          <w:rFonts w:ascii="Arial" w:hAnsi="Arial" w:cs="Arial"/>
          <w:b/>
          <w:i/>
          <w:color w:val="FFFFFF"/>
          <w:sz w:val="22"/>
          <w:szCs w:val="22"/>
        </w:rPr>
        <w:t>Escan</w:t>
      </w:r>
      <w:r>
        <w:rPr>
          <w:rFonts w:ascii="Arial" w:hAnsi="Arial" w:cs="Arial"/>
          <w:b/>
          <w:i/>
          <w:color w:val="FFFFFF"/>
          <w:sz w:val="22"/>
          <w:szCs w:val="22"/>
        </w:rPr>
        <w:t>darane</w:t>
      </w:r>
      <w:proofErr w:type="spellEnd"/>
      <w:r>
        <w:rPr>
          <w:rFonts w:ascii="Arial" w:hAnsi="Arial" w:cs="Arial"/>
          <w:b/>
          <w:i/>
          <w:color w:val="FFFFFF"/>
          <w:sz w:val="22"/>
          <w:szCs w:val="22"/>
        </w:rPr>
        <w:t xml:space="preserve"> Ferreira - Tutor Online</w:t>
      </w:r>
    </w:p>
    <w:p w14:paraId="5FB57566" w14:textId="77777777" w:rsidR="0011335E" w:rsidRPr="00EE1C4E" w:rsidRDefault="0011335E" w:rsidP="0011335E">
      <w:pPr>
        <w:pStyle w:val="Ttulo3"/>
        <w:ind w:left="709"/>
        <w:jc w:val="both"/>
        <w:rPr>
          <w:rFonts w:cs="Arial"/>
          <w:b w:val="0"/>
          <w:sz w:val="22"/>
          <w:szCs w:val="22"/>
        </w:rPr>
      </w:pPr>
    </w:p>
    <w:p w14:paraId="4F65B6C6" w14:textId="77777777" w:rsidR="0011335E" w:rsidRDefault="0011335E" w:rsidP="0011335E">
      <w:pPr>
        <w:ind w:left="709"/>
        <w:rPr>
          <w:rFonts w:ascii="Arial" w:hAnsi="Arial" w:cs="Arial"/>
          <w:sz w:val="22"/>
          <w:szCs w:val="22"/>
        </w:rPr>
      </w:pPr>
      <w:r w:rsidRPr="00F24862">
        <w:rPr>
          <w:rFonts w:ascii="Arial" w:hAnsi="Arial" w:cs="Arial"/>
          <w:sz w:val="22"/>
          <w:szCs w:val="22"/>
        </w:rPr>
        <w:t xml:space="preserve">Daniel </w:t>
      </w:r>
      <w:proofErr w:type="spellStart"/>
      <w:r w:rsidRPr="00F24862">
        <w:rPr>
          <w:rFonts w:ascii="Arial" w:hAnsi="Arial" w:cs="Arial"/>
          <w:sz w:val="22"/>
          <w:szCs w:val="22"/>
        </w:rPr>
        <w:t>Escandarane</w:t>
      </w:r>
      <w:proofErr w:type="spellEnd"/>
      <w:r w:rsidRPr="00F24862">
        <w:rPr>
          <w:rFonts w:ascii="Arial" w:hAnsi="Arial" w:cs="Arial"/>
          <w:sz w:val="22"/>
          <w:szCs w:val="22"/>
        </w:rPr>
        <w:t xml:space="preserve"> Ferreira - Tutor Online, Graduado em Engenharia de Petróleo e Gás. Certificado em Gestão de Riscos em Projetos pela ECTHOS </w:t>
      </w:r>
      <w:proofErr w:type="spellStart"/>
      <w:r w:rsidRPr="00F24862">
        <w:rPr>
          <w:rFonts w:ascii="Arial" w:hAnsi="Arial" w:cs="Arial"/>
          <w:sz w:val="22"/>
          <w:szCs w:val="22"/>
        </w:rPr>
        <w:t>CD.Certificado</w:t>
      </w:r>
      <w:proofErr w:type="spellEnd"/>
      <w:r w:rsidRPr="00F24862">
        <w:rPr>
          <w:rFonts w:ascii="Arial" w:hAnsi="Arial" w:cs="Arial"/>
          <w:sz w:val="22"/>
          <w:szCs w:val="22"/>
        </w:rPr>
        <w:t xml:space="preserve"> em Gestão de Processos - Business </w:t>
      </w:r>
      <w:proofErr w:type="spellStart"/>
      <w:r w:rsidRPr="00F24862">
        <w:rPr>
          <w:rFonts w:ascii="Arial" w:hAnsi="Arial" w:cs="Arial"/>
          <w:sz w:val="22"/>
          <w:szCs w:val="22"/>
        </w:rPr>
        <w:t>Process</w:t>
      </w:r>
      <w:proofErr w:type="spellEnd"/>
      <w:r w:rsidRPr="00F24862">
        <w:rPr>
          <w:rFonts w:ascii="Arial" w:hAnsi="Arial" w:cs="Arial"/>
          <w:sz w:val="22"/>
          <w:szCs w:val="22"/>
        </w:rPr>
        <w:t xml:space="preserve"> Management (BPM) pela Fundação Bradesco. Estudioso de Gestão Empresarial.</w:t>
      </w:r>
    </w:p>
    <w:p w14:paraId="0C21B947" w14:textId="77777777" w:rsidR="0011335E" w:rsidRPr="00EE1C4E" w:rsidRDefault="0011335E" w:rsidP="0011335E"/>
    <w:p w14:paraId="04CD8920" w14:textId="77777777" w:rsidR="0011335E" w:rsidRPr="00EE1C4E" w:rsidRDefault="0011335E" w:rsidP="0011335E"/>
    <w:p w14:paraId="5C124A2B" w14:textId="77777777" w:rsidR="0011335E" w:rsidRPr="00EE1C4E" w:rsidRDefault="0011335E" w:rsidP="0011335E">
      <w:pPr>
        <w:shd w:val="clear" w:color="auto" w:fill="000000"/>
        <w:ind w:left="709"/>
        <w:jc w:val="both"/>
        <w:rPr>
          <w:rFonts w:ascii="Arial" w:hAnsi="Arial" w:cs="Arial"/>
          <w:b/>
          <w:i/>
          <w:color w:val="FFFFFF"/>
          <w:sz w:val="22"/>
          <w:szCs w:val="22"/>
        </w:rPr>
      </w:pPr>
      <w:proofErr w:type="spellStart"/>
      <w:r w:rsidRPr="00EE1C4E">
        <w:rPr>
          <w:rFonts w:ascii="Arial" w:hAnsi="Arial" w:cs="Arial"/>
          <w:b/>
          <w:i/>
          <w:color w:val="FFFFFF"/>
          <w:sz w:val="22"/>
          <w:szCs w:val="22"/>
        </w:rPr>
        <w:t>Érick</w:t>
      </w:r>
      <w:proofErr w:type="spellEnd"/>
      <w:r w:rsidRPr="00EE1C4E">
        <w:rPr>
          <w:rFonts w:ascii="Arial" w:hAnsi="Arial" w:cs="Arial"/>
          <w:b/>
          <w:i/>
          <w:color w:val="FFFFFF"/>
          <w:sz w:val="22"/>
          <w:szCs w:val="22"/>
        </w:rPr>
        <w:t xml:space="preserve"> Pinto Moreira</w:t>
      </w:r>
      <w:r>
        <w:rPr>
          <w:rFonts w:ascii="Arial" w:hAnsi="Arial" w:cs="Arial"/>
          <w:b/>
          <w:i/>
          <w:color w:val="FFFFFF"/>
          <w:sz w:val="22"/>
          <w:szCs w:val="22"/>
        </w:rPr>
        <w:t xml:space="preserve"> - Tutor Online</w:t>
      </w:r>
    </w:p>
    <w:p w14:paraId="44B440A4" w14:textId="77777777" w:rsidR="0011335E" w:rsidRPr="00EE1C4E" w:rsidRDefault="0011335E" w:rsidP="0011335E">
      <w:pPr>
        <w:pStyle w:val="Ttulo3"/>
        <w:ind w:left="709"/>
        <w:jc w:val="both"/>
        <w:rPr>
          <w:rFonts w:cs="Arial"/>
          <w:b w:val="0"/>
          <w:sz w:val="22"/>
          <w:szCs w:val="22"/>
        </w:rPr>
      </w:pPr>
    </w:p>
    <w:p w14:paraId="5220B86E" w14:textId="77777777" w:rsidR="0011335E" w:rsidRDefault="0011335E" w:rsidP="0011335E">
      <w:pPr>
        <w:pStyle w:val="Ttulo3"/>
        <w:ind w:left="709"/>
        <w:jc w:val="both"/>
        <w:rPr>
          <w:rFonts w:cs="Arial"/>
          <w:b w:val="0"/>
          <w:sz w:val="22"/>
          <w:szCs w:val="22"/>
        </w:rPr>
      </w:pPr>
      <w:r w:rsidRPr="00F61A29">
        <w:rPr>
          <w:rFonts w:cs="Arial"/>
          <w:b w:val="0"/>
          <w:sz w:val="22"/>
          <w:szCs w:val="22"/>
        </w:rPr>
        <w:t>Profissional com graduação em Engenharia de Produção com ênfase em Engenharia de Instalações no Mar, Pós-graduação em Engenharia de Máquinas Navais e Offshore e em Administração de Empresas, assim como formação Técnica em Mecânica Industrial. Atuação no mercado de trabalho desde 2008 e detentor de conhecimentos relacionados as áreas de Óleo e Gás, Manutenção, Suprimento, Consultoria, Gestão de Projetos, Gestão de Riscos, Planejamento, Monitoramento e Controle de Obras e Manutenção e aos softwares de apoio ao gerenciamento de projetos Primavera P6, Microsoft Project e Spider Project, com diversos cursos relacionados aos temas e em atualização constante.</w:t>
      </w:r>
    </w:p>
    <w:p w14:paraId="4C504088" w14:textId="77777777" w:rsidR="007773DB" w:rsidRPr="007773DB" w:rsidRDefault="007773DB" w:rsidP="007773DB"/>
    <w:p w14:paraId="3DC882D0" w14:textId="77777777" w:rsidR="00D45F81" w:rsidRDefault="00D45F81" w:rsidP="00D45F81"/>
    <w:p w14:paraId="504F447F" w14:textId="77777777" w:rsidR="00D45F81" w:rsidRDefault="00D45F81" w:rsidP="00D45F81">
      <w:pPr>
        <w:ind w:left="709"/>
        <w:rPr>
          <w:rFonts w:ascii="Tahoma" w:hAnsi="Tahoma" w:cs="Tahoma"/>
          <w:color w:val="000000"/>
          <w:shd w:val="clear" w:color="auto" w:fill="FFFFFF"/>
        </w:rPr>
      </w:pPr>
      <w:r w:rsidRPr="00D45F81">
        <w:rPr>
          <w:rFonts w:ascii="Arial" w:hAnsi="Arial" w:cs="Arial"/>
          <w:b/>
          <w:i/>
          <w:color w:val="FFFFFF"/>
          <w:sz w:val="22"/>
          <w:szCs w:val="22"/>
          <w:highlight w:val="black"/>
        </w:rPr>
        <w:t xml:space="preserve">Natasha </w:t>
      </w:r>
      <w:proofErr w:type="spellStart"/>
      <w:r w:rsidRPr="00D45F81">
        <w:rPr>
          <w:rFonts w:ascii="Arial" w:hAnsi="Arial" w:cs="Arial"/>
          <w:b/>
          <w:i/>
          <w:color w:val="FFFFFF"/>
          <w:sz w:val="22"/>
          <w:szCs w:val="22"/>
          <w:highlight w:val="black"/>
        </w:rPr>
        <w:t>Christinne</w:t>
      </w:r>
      <w:proofErr w:type="spellEnd"/>
      <w:r w:rsidRPr="00D45F81">
        <w:rPr>
          <w:rFonts w:ascii="Arial" w:hAnsi="Arial" w:cs="Arial"/>
          <w:b/>
          <w:i/>
          <w:color w:val="FFFFFF"/>
          <w:sz w:val="22"/>
          <w:szCs w:val="22"/>
          <w:highlight w:val="black"/>
        </w:rPr>
        <w:t xml:space="preserve"> Boechat Correia - Tutor Online</w:t>
      </w:r>
      <w:r w:rsidRPr="00D45F81">
        <w:rPr>
          <w:rFonts w:ascii="Arial" w:hAnsi="Arial" w:cs="Arial"/>
          <w:b/>
          <w:i/>
          <w:color w:val="FFFFFF"/>
          <w:sz w:val="22"/>
          <w:szCs w:val="22"/>
        </w:rPr>
        <w:br/>
      </w:r>
    </w:p>
    <w:p w14:paraId="0C039B4D" w14:textId="77777777" w:rsidR="00D45F81" w:rsidRPr="00D45F81" w:rsidRDefault="00D45F81" w:rsidP="00D45F81">
      <w:pPr>
        <w:pStyle w:val="Ttulo3"/>
        <w:ind w:left="709"/>
        <w:jc w:val="both"/>
        <w:rPr>
          <w:rFonts w:cs="Arial"/>
          <w:b w:val="0"/>
          <w:sz w:val="22"/>
          <w:szCs w:val="22"/>
        </w:rPr>
      </w:pPr>
      <w:r w:rsidRPr="00D45F81">
        <w:rPr>
          <w:rFonts w:cs="Arial"/>
          <w:b w:val="0"/>
          <w:sz w:val="22"/>
          <w:szCs w:val="22"/>
        </w:rPr>
        <w:t>Profissional com graduação em Engenharia Mecânica. Certificado em Spider Project - Ferramenta de Apoio para o Gerenciamento de Projetos pela ECTHOS CD. Certificado em Gerenciamento de Projetos pela RJPROJ Consultoria e Treinamento. Estudios</w:t>
      </w:r>
      <w:r>
        <w:rPr>
          <w:rFonts w:cs="Arial"/>
          <w:b w:val="0"/>
          <w:sz w:val="22"/>
          <w:szCs w:val="22"/>
        </w:rPr>
        <w:t>a</w:t>
      </w:r>
      <w:r w:rsidRPr="00D45F81">
        <w:rPr>
          <w:rFonts w:cs="Arial"/>
          <w:b w:val="0"/>
          <w:sz w:val="22"/>
          <w:szCs w:val="22"/>
        </w:rPr>
        <w:t xml:space="preserve"> em gerenciamento de projetos.</w:t>
      </w:r>
    </w:p>
    <w:bookmarkEnd w:id="5"/>
    <w:p w14:paraId="01698050" w14:textId="77777777" w:rsidR="004C7A50" w:rsidRDefault="004C7A50" w:rsidP="00FE6400">
      <w:pPr>
        <w:jc w:val="both"/>
        <w:rPr>
          <w:rFonts w:ascii="Arial" w:hAnsi="Arial" w:cs="Arial"/>
          <w:sz w:val="22"/>
          <w:szCs w:val="22"/>
        </w:rPr>
      </w:pPr>
    </w:p>
    <w:p w14:paraId="476C3E66" w14:textId="77777777" w:rsidR="004C7A50" w:rsidRPr="00FE6400" w:rsidRDefault="004C7A50" w:rsidP="00FE6400">
      <w:pPr>
        <w:jc w:val="both"/>
        <w:rPr>
          <w:rFonts w:ascii="Arial" w:hAnsi="Arial" w:cs="Arial"/>
          <w:sz w:val="22"/>
          <w:szCs w:val="22"/>
        </w:rPr>
      </w:pPr>
    </w:p>
    <w:p w14:paraId="1EA2B7E2" w14:textId="77777777" w:rsidR="00D11AED" w:rsidRPr="00C47AEF" w:rsidRDefault="00D967E9" w:rsidP="00C47AEF">
      <w:pPr>
        <w:pStyle w:val="Ttulo3"/>
        <w:jc w:val="right"/>
        <w:rPr>
          <w:rFonts w:cs="Arial"/>
          <w:i/>
          <w:sz w:val="22"/>
          <w:szCs w:val="22"/>
        </w:rPr>
      </w:pPr>
      <w:r>
        <w:rPr>
          <w:b w:val="0"/>
        </w:rPr>
        <w:br w:type="page"/>
      </w:r>
      <w:r w:rsidR="00D11AED" w:rsidRPr="00C47AEF">
        <w:rPr>
          <w:rFonts w:cs="Arial"/>
          <w:i/>
          <w:sz w:val="22"/>
          <w:szCs w:val="22"/>
        </w:rPr>
        <w:lastRenderedPageBreak/>
        <w:t>Anexo 3 - Compromisso de Comportamento Ético + Guia do Aluno</w:t>
      </w:r>
    </w:p>
    <w:p w14:paraId="63751C76" w14:textId="77777777" w:rsidR="00D11AED" w:rsidRPr="000C29CE" w:rsidRDefault="00D11AED" w:rsidP="00D11AED">
      <w:pPr>
        <w:jc w:val="right"/>
        <w:rPr>
          <w:rFonts w:ascii="Arial" w:hAnsi="Arial" w:cs="Arial"/>
          <w:b/>
          <w:i/>
          <w:sz w:val="22"/>
          <w:szCs w:val="22"/>
        </w:rPr>
      </w:pPr>
    </w:p>
    <w:p w14:paraId="1ED1C006" w14:textId="77777777" w:rsidR="00D11AED" w:rsidRPr="000C29CE" w:rsidRDefault="00D11AED" w:rsidP="00D11AED">
      <w:pPr>
        <w:pStyle w:val="Ttulo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>Guia do Aluno</w:t>
      </w:r>
    </w:p>
    <w:p w14:paraId="6FC061E5" w14:textId="77777777" w:rsidR="00D11AED" w:rsidRPr="000C29C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278857A" w14:textId="77777777" w:rsidR="00D11AED" w:rsidRPr="000C29C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C29CE">
        <w:rPr>
          <w:rFonts w:ascii="Arial" w:hAnsi="Arial" w:cs="Arial"/>
          <w:b/>
          <w:bCs/>
          <w:i/>
          <w:iCs/>
          <w:sz w:val="22"/>
          <w:szCs w:val="22"/>
        </w:rPr>
        <w:t>CARACTERÍSTICAS</w:t>
      </w:r>
    </w:p>
    <w:p w14:paraId="24A579C1" w14:textId="77777777" w:rsidR="00D11AED" w:rsidRPr="000C29C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B3CB22F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sz w:val="22"/>
          <w:szCs w:val="22"/>
        </w:rPr>
      </w:pPr>
      <w:bookmarkStart w:id="6" w:name="_Hlk495315297"/>
      <w:r w:rsidRPr="00CB6B5E">
        <w:rPr>
          <w:rFonts w:ascii="Arial" w:hAnsi="Arial" w:cs="Arial"/>
          <w:bCs/>
          <w:iCs/>
          <w:sz w:val="22"/>
          <w:szCs w:val="22"/>
        </w:rPr>
        <w:t>Esse Curso é destinado a</w:t>
      </w:r>
      <w:r w:rsidR="00B206D8" w:rsidRPr="00CB6B5E">
        <w:rPr>
          <w:rFonts w:ascii="Arial" w:hAnsi="Arial" w:cs="Arial"/>
          <w:bCs/>
          <w:iCs/>
          <w:sz w:val="22"/>
          <w:szCs w:val="22"/>
        </w:rPr>
        <w:t>os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profissionais de nível médio e superior de todas as profissões que tenham a necessidade de produzir o planejamento dos seus projetos dentro de uma ferramenta de alto nível, e, por conta disso, usufruir do uso das técnicas de controle e monitoramento reativas e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proativas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condizente com o continuo aumento da competitividade entre as empresas e o nível de qualidade exigido pelos clientes. A ferramenta vem apenas para ratificar a necessidade de atender as entregas programadas e de custos e orçamentos definidos. Sempre dentro das melhores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práticas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apresentadas pelo PMI - Project Management </w:t>
      </w:r>
      <w:proofErr w:type="spellStart"/>
      <w:r w:rsidRPr="00CB6B5E">
        <w:rPr>
          <w:rFonts w:ascii="Arial" w:hAnsi="Arial" w:cs="Arial"/>
          <w:bCs/>
          <w:iCs/>
          <w:sz w:val="22"/>
          <w:szCs w:val="22"/>
        </w:rPr>
        <w:t>Institute</w:t>
      </w:r>
      <w:proofErr w:type="spellEnd"/>
      <w:r w:rsidRPr="00CB6B5E">
        <w:rPr>
          <w:rFonts w:ascii="Arial" w:hAnsi="Arial" w:cs="Arial"/>
          <w:bCs/>
          <w:iCs/>
          <w:sz w:val="22"/>
          <w:szCs w:val="22"/>
        </w:rPr>
        <w:t xml:space="preserve">, através da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última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edição do Guia de Conhecimento PMBOK, esse curso tem o objetivo de profissionalizar os participantes a um nível maior que apenas conhecer os recursos da ferramenta. Ele garante ao</w:t>
      </w:r>
      <w:r w:rsidR="004C7A50" w:rsidRPr="00CB6B5E">
        <w:rPr>
          <w:rFonts w:ascii="Arial" w:hAnsi="Arial" w:cs="Arial"/>
          <w:bCs/>
          <w:iCs/>
          <w:sz w:val="22"/>
          <w:szCs w:val="22"/>
        </w:rPr>
        <w:t xml:space="preserve"> participante o conhecimento d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as funções da ferramenta no seu modo 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>Desk 200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de forma aplicada à </w:t>
      </w:r>
      <w:proofErr w:type="gramStart"/>
      <w:r w:rsidRPr="00CB6B5E">
        <w:rPr>
          <w:rFonts w:ascii="Arial" w:hAnsi="Arial" w:cs="Arial"/>
          <w:bCs/>
          <w:iCs/>
          <w:sz w:val="22"/>
          <w:szCs w:val="22"/>
        </w:rPr>
        <w:t>pratica</w:t>
      </w:r>
      <w:proofErr w:type="gramEnd"/>
      <w:r w:rsidRPr="00CB6B5E">
        <w:rPr>
          <w:rFonts w:ascii="Arial" w:hAnsi="Arial" w:cs="Arial"/>
          <w:bCs/>
          <w:iCs/>
          <w:sz w:val="22"/>
          <w:szCs w:val="22"/>
        </w:rPr>
        <w:t xml:space="preserve"> do gerenciamento de projetos. A realização de trabalhos fora de sala de aula, SEM o uso de microcomputadores no local, alavancada por uma dinâmica especifica, leva o participante a um nível de conhecimento que permite o controle de múltiplos projetos, quer sejam por conta de um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portfólio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, quer seja por um projeto contendo fornecedores múltiplos de serviços. </w:t>
      </w:r>
      <w:r w:rsidR="002A294D" w:rsidRPr="00CB6B5E">
        <w:rPr>
          <w:rFonts w:ascii="Arial" w:hAnsi="Arial" w:cs="Arial"/>
          <w:bCs/>
          <w:iCs/>
          <w:sz w:val="22"/>
          <w:szCs w:val="22"/>
        </w:rPr>
        <w:t xml:space="preserve"> Para o curso livre a confirmação de assistência e atendimento as </w:t>
      </w:r>
      <w:r w:rsidR="00193F3E" w:rsidRPr="00CB6B5E">
        <w:rPr>
          <w:rFonts w:ascii="Arial" w:hAnsi="Arial" w:cs="Arial"/>
          <w:bCs/>
          <w:iCs/>
          <w:sz w:val="22"/>
          <w:szCs w:val="22"/>
        </w:rPr>
        <w:t>videoaulas</w:t>
      </w:r>
      <w:r w:rsidR="002A294D" w:rsidRPr="00CB6B5E">
        <w:rPr>
          <w:rFonts w:ascii="Arial" w:hAnsi="Arial" w:cs="Arial"/>
          <w:bCs/>
          <w:iCs/>
          <w:sz w:val="22"/>
          <w:szCs w:val="22"/>
        </w:rPr>
        <w:t xml:space="preserve"> se dará de forma interativa com os voluntários </w:t>
      </w:r>
      <w:r w:rsidR="004076B0" w:rsidRPr="00CB6B5E">
        <w:rPr>
          <w:rFonts w:ascii="Arial" w:hAnsi="Arial" w:cs="Arial"/>
          <w:bCs/>
          <w:iCs/>
          <w:sz w:val="22"/>
          <w:szCs w:val="22"/>
        </w:rPr>
        <w:t xml:space="preserve">escolhidos, sendo que o lançamento dos </w:t>
      </w:r>
      <w:proofErr w:type="spellStart"/>
      <w:r w:rsidR="004076B0" w:rsidRPr="00CB6B5E">
        <w:rPr>
          <w:rFonts w:ascii="Arial" w:hAnsi="Arial" w:cs="Arial"/>
          <w:bCs/>
          <w:iCs/>
          <w:sz w:val="22"/>
          <w:szCs w:val="22"/>
        </w:rPr>
        <w:t>PDUs</w:t>
      </w:r>
      <w:proofErr w:type="spellEnd"/>
      <w:r w:rsidR="004076B0" w:rsidRPr="00CB6B5E">
        <w:rPr>
          <w:rFonts w:ascii="Arial" w:hAnsi="Arial" w:cs="Arial"/>
          <w:bCs/>
          <w:iCs/>
          <w:sz w:val="22"/>
          <w:szCs w:val="22"/>
        </w:rPr>
        <w:t xml:space="preserve"> será de acordo com o número de horas que efetivamente forem atribuídas como “self-</w:t>
      </w:r>
      <w:proofErr w:type="spellStart"/>
      <w:r w:rsidR="004076B0" w:rsidRPr="00CB6B5E">
        <w:rPr>
          <w:rFonts w:ascii="Arial" w:hAnsi="Arial" w:cs="Arial"/>
          <w:bCs/>
          <w:iCs/>
          <w:sz w:val="22"/>
          <w:szCs w:val="22"/>
        </w:rPr>
        <w:t>learning</w:t>
      </w:r>
      <w:proofErr w:type="spellEnd"/>
      <w:r w:rsidR="004076B0" w:rsidRPr="00CB6B5E">
        <w:rPr>
          <w:rFonts w:ascii="Arial" w:hAnsi="Arial" w:cs="Arial"/>
          <w:bCs/>
          <w:iCs/>
          <w:sz w:val="22"/>
          <w:szCs w:val="22"/>
        </w:rPr>
        <w:t xml:space="preserve">” no tema Gerenciamento de Projetos, nas melhores práticas do PMI. </w:t>
      </w:r>
    </w:p>
    <w:bookmarkEnd w:id="6"/>
    <w:p w14:paraId="628CA371" w14:textId="77777777" w:rsidR="00D11AED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8671552" w14:textId="77777777" w:rsidR="00277A85" w:rsidRDefault="00277A85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5A9BA84" w14:textId="77777777" w:rsidR="00277A85" w:rsidRPr="000C29CE" w:rsidRDefault="00277A85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B65179E" w14:textId="77777777" w:rsidR="00D11AED" w:rsidRPr="00574FC7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57"/>
        <w:jc w:val="both"/>
        <w:rPr>
          <w:rFonts w:ascii="Arial Negrito" w:hAnsi="Arial Negrito" w:cs="Arial" w:hint="eastAsia"/>
          <w:b/>
          <w:bCs/>
          <w:i/>
          <w:iCs/>
          <w:dstrike/>
          <w:sz w:val="22"/>
          <w:szCs w:val="22"/>
        </w:rPr>
      </w:pPr>
      <w:r w:rsidRPr="00574FC7">
        <w:rPr>
          <w:rFonts w:ascii="Arial Negrito" w:hAnsi="Arial Negrito" w:cs="Arial"/>
          <w:b/>
          <w:bCs/>
          <w:i/>
          <w:iCs/>
          <w:dstrike/>
          <w:sz w:val="22"/>
          <w:szCs w:val="22"/>
        </w:rPr>
        <w:t>METODOLOGIA</w:t>
      </w:r>
      <w:r w:rsidR="00574FC7" w:rsidRPr="00574FC7">
        <w:rPr>
          <w:rFonts w:ascii="Arial Negrito" w:hAnsi="Arial Negrito" w:cs="Arial"/>
          <w:b/>
          <w:bCs/>
          <w:i/>
          <w:iCs/>
          <w:dstrike/>
          <w:sz w:val="22"/>
          <w:szCs w:val="22"/>
        </w:rPr>
        <w:t xml:space="preserve"> – não se aplica a essa modalidade</w:t>
      </w:r>
    </w:p>
    <w:p w14:paraId="0047F50C" w14:textId="77777777" w:rsidR="00D11AED" w:rsidRPr="00574FC7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 Negrito" w:hAnsi="Arial Negrito" w:cs="Arial" w:hint="eastAsia"/>
          <w:b/>
          <w:bCs/>
          <w:i/>
          <w:iCs/>
          <w:dstrike/>
          <w:sz w:val="22"/>
          <w:szCs w:val="22"/>
        </w:rPr>
      </w:pPr>
    </w:p>
    <w:p w14:paraId="63908F5F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>A metodologia aplicada no treinamento é única e pioneira na quebra de paradigmas (</w:t>
      </w:r>
      <w:r w:rsidR="00EF4218" w:rsidRPr="00CB6B5E">
        <w:rPr>
          <w:rFonts w:ascii="Arial" w:hAnsi="Arial" w:cs="Arial"/>
          <w:bCs/>
          <w:iCs/>
          <w:dstrike/>
          <w:sz w:val="22"/>
          <w:szCs w:val="22"/>
        </w:rPr>
        <w:t xml:space="preserve">em EAD – Ensino Aberto Flexível a </w:t>
      </w:r>
      <w:proofErr w:type="gramStart"/>
      <w:r w:rsidR="00EF4218" w:rsidRPr="00CB6B5E">
        <w:rPr>
          <w:rFonts w:ascii="Arial" w:hAnsi="Arial" w:cs="Arial"/>
          <w:bCs/>
          <w:iCs/>
          <w:dstrike/>
          <w:sz w:val="22"/>
          <w:szCs w:val="22"/>
        </w:rPr>
        <w:t>Distancia</w:t>
      </w:r>
      <w:proofErr w:type="gramEnd"/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 xml:space="preserve"> ou modo presencial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) </w:t>
      </w:r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 xml:space="preserve">que SEM o uso de micro computadores em sala de aula. O modelo tradicional 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>v</w:t>
      </w:r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>e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m tratando o ensino dessas </w:t>
      </w:r>
      <w:r w:rsidR="00D77BFB" w:rsidRPr="00CB6B5E">
        <w:rPr>
          <w:rFonts w:ascii="Arial" w:hAnsi="Arial" w:cs="Arial"/>
          <w:bCs/>
          <w:iCs/>
          <w:dstrike/>
          <w:sz w:val="22"/>
          <w:szCs w:val="22"/>
        </w:rPr>
        <w:t>práticas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 como mera repetição ordenada de capítulos de um guia para uma abordagem e apresentação lógica, adequada e eficaz tanto para o aprendizado como para a sua utilização. Aulas expositivas com a realização de </w:t>
      </w:r>
      <w:r w:rsidR="00230C4F">
        <w:rPr>
          <w:rFonts w:ascii="Arial" w:hAnsi="Arial" w:cs="Arial"/>
          <w:bCs/>
          <w:iCs/>
          <w:dstrike/>
          <w:sz w:val="22"/>
          <w:szCs w:val="22"/>
        </w:rPr>
        <w:t>08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 trabalhos práticos dentro da </w:t>
      </w:r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>programação definida n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>o curso. O aluno deverá fazer os exercícios em casa e as dúvidas serão tiradas no início da aula seguinte.</w:t>
      </w:r>
    </w:p>
    <w:p w14:paraId="3BD90A54" w14:textId="77777777" w:rsidR="00D11AED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106E0013" w14:textId="77777777" w:rsidR="00277A85" w:rsidRDefault="00277A85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7059E49" w14:textId="77777777" w:rsidR="00277A85" w:rsidRPr="000C29CE" w:rsidRDefault="00277A85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D963800" w14:textId="77777777" w:rsidR="00D11AED" w:rsidRPr="000C29C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C29CE">
        <w:rPr>
          <w:rFonts w:ascii="Arial" w:hAnsi="Arial" w:cs="Arial"/>
          <w:b/>
          <w:bCs/>
          <w:i/>
          <w:iCs/>
          <w:sz w:val="22"/>
          <w:szCs w:val="22"/>
        </w:rPr>
        <w:t>DIFERENCIAIS</w:t>
      </w:r>
    </w:p>
    <w:p w14:paraId="66EF3DE7" w14:textId="77777777" w:rsidR="00D11AED" w:rsidRPr="000C29CE" w:rsidRDefault="00D11AED" w:rsidP="00D11AE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0326A1F6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sz w:val="22"/>
          <w:szCs w:val="22"/>
        </w:rPr>
      </w:pPr>
      <w:r w:rsidRPr="00CB6B5E">
        <w:rPr>
          <w:rFonts w:ascii="Arial" w:hAnsi="Arial" w:cs="Arial"/>
          <w:bCs/>
          <w:iCs/>
          <w:sz w:val="22"/>
          <w:szCs w:val="22"/>
        </w:rPr>
        <w:t xml:space="preserve">Esse curso é supervisionado por profissional com certificação 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>Spider Project - Sp</w:t>
      </w:r>
      <w:r w:rsidR="004C7A50" w:rsidRPr="00CB6B5E">
        <w:rPr>
          <w:rFonts w:ascii="Arial" w:hAnsi="Arial" w:cs="Arial"/>
          <w:bCs/>
          <w:iCs/>
          <w:sz w:val="22"/>
          <w:szCs w:val="22"/>
        </w:rPr>
        <w:t>U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Colocando no conteúdo desse aplicativo - ferramenta de maior 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 xml:space="preserve">abrangência e processamento </w:t>
      </w:r>
      <w:proofErr w:type="spellStart"/>
      <w:r w:rsidR="00365CB1" w:rsidRPr="00CB6B5E">
        <w:rPr>
          <w:rFonts w:ascii="Arial" w:hAnsi="Arial" w:cs="Arial"/>
          <w:bCs/>
          <w:iCs/>
          <w:sz w:val="22"/>
          <w:szCs w:val="22"/>
        </w:rPr>
        <w:t>tecnicono</w:t>
      </w:r>
      <w:proofErr w:type="spellEnd"/>
      <w:r w:rsidRPr="00CB6B5E">
        <w:rPr>
          <w:rFonts w:ascii="Arial" w:hAnsi="Arial" w:cs="Arial"/>
          <w:bCs/>
          <w:iCs/>
          <w:sz w:val="22"/>
          <w:szCs w:val="22"/>
        </w:rPr>
        <w:t xml:space="preserve"> mercado - todos os conceitos das melhores práticas do gerenciamento de projetos - visão PMI - Project Management </w:t>
      </w:r>
      <w:proofErr w:type="spellStart"/>
      <w:r w:rsidRPr="00CB6B5E">
        <w:rPr>
          <w:rFonts w:ascii="Arial" w:hAnsi="Arial" w:cs="Arial"/>
          <w:bCs/>
          <w:iCs/>
          <w:sz w:val="22"/>
          <w:szCs w:val="22"/>
        </w:rPr>
        <w:t>Institute</w:t>
      </w:r>
      <w:proofErr w:type="spellEnd"/>
      <w:r w:rsidRPr="00CB6B5E">
        <w:rPr>
          <w:rFonts w:ascii="Arial" w:hAnsi="Arial" w:cs="Arial"/>
          <w:bCs/>
          <w:iCs/>
          <w:sz w:val="22"/>
          <w:szCs w:val="22"/>
        </w:rPr>
        <w:t xml:space="preserve">. O único treinamento que percorre todas as funções DOCUMENTADAS e NÃO DOCUMENTADAS do 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 xml:space="preserve">Spider Project na sua </w:t>
      </w:r>
      <w:r w:rsidR="00230C4F" w:rsidRPr="00CB6B5E">
        <w:rPr>
          <w:rFonts w:ascii="Arial" w:hAnsi="Arial" w:cs="Arial"/>
          <w:bCs/>
          <w:iCs/>
          <w:sz w:val="22"/>
          <w:szCs w:val="22"/>
        </w:rPr>
        <w:t>última</w:t>
      </w:r>
      <w:r w:rsidR="00365CB1" w:rsidRPr="00CB6B5E">
        <w:rPr>
          <w:rFonts w:ascii="Arial" w:hAnsi="Arial" w:cs="Arial"/>
          <w:bCs/>
          <w:iCs/>
          <w:sz w:val="22"/>
          <w:szCs w:val="22"/>
        </w:rPr>
        <w:t xml:space="preserve"> versão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, dentro de um projeto real trazido pelo profissional à sala de aula. Contendo mais de </w:t>
      </w:r>
      <w:r w:rsidR="00574FC7" w:rsidRPr="00CB6B5E">
        <w:rPr>
          <w:rFonts w:ascii="Arial" w:hAnsi="Arial" w:cs="Arial"/>
          <w:bCs/>
          <w:iCs/>
          <w:sz w:val="22"/>
          <w:szCs w:val="22"/>
        </w:rPr>
        <w:t>8</w:t>
      </w:r>
      <w:r w:rsidRPr="00CB6B5E">
        <w:rPr>
          <w:rFonts w:ascii="Arial" w:hAnsi="Arial" w:cs="Arial"/>
          <w:bCs/>
          <w:iCs/>
          <w:sz w:val="22"/>
          <w:szCs w:val="22"/>
        </w:rPr>
        <w:t xml:space="preserve"> exercícios individuais e em grupo, desenvolve as habilidades de negociação e comunicação dentro de casos </w:t>
      </w:r>
      <w:proofErr w:type="spellStart"/>
      <w:r w:rsidRPr="00CB6B5E">
        <w:rPr>
          <w:rFonts w:ascii="Arial" w:hAnsi="Arial" w:cs="Arial"/>
          <w:bCs/>
          <w:iCs/>
          <w:sz w:val="22"/>
          <w:szCs w:val="22"/>
        </w:rPr>
        <w:t>pré</w:t>
      </w:r>
      <w:proofErr w:type="spellEnd"/>
      <w:r w:rsidRPr="00CB6B5E">
        <w:rPr>
          <w:rFonts w:ascii="Arial" w:hAnsi="Arial" w:cs="Arial"/>
          <w:bCs/>
          <w:iCs/>
          <w:sz w:val="22"/>
          <w:szCs w:val="22"/>
        </w:rPr>
        <w:t xml:space="preserve">-estudados, apoiado por material didático exclusivo e de grande valor. </w:t>
      </w:r>
    </w:p>
    <w:p w14:paraId="7C200213" w14:textId="77777777" w:rsidR="00D11AED" w:rsidRPr="000C29C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2FC9D72" w14:textId="77777777" w:rsidR="00D11AED" w:rsidRDefault="00D11AED" w:rsidP="00F00424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C29CE">
        <w:rPr>
          <w:rFonts w:ascii="Arial" w:hAnsi="Arial" w:cs="Arial"/>
          <w:b/>
          <w:bCs/>
          <w:i/>
          <w:iCs/>
          <w:sz w:val="22"/>
          <w:szCs w:val="22"/>
        </w:rPr>
        <w:t>Sujeita a cláusula de contrato</w:t>
      </w:r>
    </w:p>
    <w:p w14:paraId="603109A3" w14:textId="77777777" w:rsidR="00F00424" w:rsidRDefault="00F00424" w:rsidP="00F00424">
      <w:pPr>
        <w:pStyle w:val="NormalWeb"/>
        <w:spacing w:before="0" w:beforeAutospacing="0" w:after="0" w:afterAutospacing="0"/>
        <w:ind w:left="357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44B895B" w14:textId="77777777" w:rsidR="00F00424" w:rsidRPr="00CB6B5E" w:rsidRDefault="00277A85" w:rsidP="00F00424">
      <w:pPr>
        <w:pStyle w:val="NormalWeb"/>
        <w:spacing w:before="0" w:beforeAutospacing="0" w:after="0" w:afterAutospacing="0"/>
        <w:ind w:left="357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br w:type="page"/>
      </w:r>
    </w:p>
    <w:p w14:paraId="70E14B69" w14:textId="77777777" w:rsidR="00D11AED" w:rsidRPr="00CB6B5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357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lastRenderedPageBreak/>
        <w:t>EXERCÍCIOS</w:t>
      </w:r>
      <w:r w:rsidR="00F00424" w:rsidRPr="00CB6B5E">
        <w:rPr>
          <w:rFonts w:ascii="Arial" w:hAnsi="Arial" w:cs="Arial"/>
          <w:bCs/>
          <w:iCs/>
          <w:dstrike/>
          <w:sz w:val="22"/>
          <w:szCs w:val="22"/>
        </w:rPr>
        <w:t>– não se aplica a essa modalidade</w:t>
      </w:r>
    </w:p>
    <w:p w14:paraId="0E16F5CE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21E0A0A7" w14:textId="77777777" w:rsidR="003D3C91" w:rsidRPr="00CB6B5E" w:rsidRDefault="003D3C91" w:rsidP="003D3C91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O curso é composto por </w:t>
      </w:r>
      <w:r w:rsidR="004C7A50" w:rsidRPr="00CB6B5E">
        <w:rPr>
          <w:rFonts w:ascii="Arial" w:hAnsi="Arial" w:cs="Arial"/>
          <w:bCs/>
          <w:iCs/>
          <w:dstrike/>
          <w:sz w:val="22"/>
          <w:szCs w:val="22"/>
        </w:rPr>
        <w:t>8+4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 exercícios distribuídos em 4 s</w:t>
      </w:r>
      <w:r w:rsidR="004C7A50" w:rsidRPr="00CB6B5E">
        <w:rPr>
          <w:rFonts w:ascii="Arial" w:hAnsi="Arial" w:cs="Arial"/>
          <w:bCs/>
          <w:iCs/>
          <w:dstrike/>
          <w:sz w:val="22"/>
          <w:szCs w:val="22"/>
        </w:rPr>
        <w:t>emanas, terminando com um workshop de discussão técnica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>.</w:t>
      </w:r>
    </w:p>
    <w:p w14:paraId="417FDEB7" w14:textId="77777777" w:rsidR="00D11AED" w:rsidRPr="00CB6B5E" w:rsidRDefault="00D11AED" w:rsidP="00D11AED">
      <w:pPr>
        <w:pStyle w:val="NormalWeb"/>
        <w:spacing w:before="0" w:beforeAutospacing="0" w:after="0" w:afterAutospacing="0"/>
        <w:ind w:firstLine="357"/>
        <w:jc w:val="both"/>
        <w:rPr>
          <w:rFonts w:ascii="Arial" w:hAnsi="Arial" w:cs="Arial"/>
          <w:bCs/>
          <w:iCs/>
          <w:sz w:val="22"/>
          <w:szCs w:val="22"/>
        </w:rPr>
      </w:pPr>
    </w:p>
    <w:p w14:paraId="618FE739" w14:textId="77777777" w:rsidR="00D11AED" w:rsidRPr="00CB6B5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360" w:firstLine="0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>DESCRIÇÃO DOS EXERCÍCIOS</w:t>
      </w:r>
      <w:r w:rsidR="00F00424" w:rsidRPr="00CB6B5E">
        <w:rPr>
          <w:rFonts w:ascii="Arial" w:hAnsi="Arial" w:cs="Arial"/>
          <w:bCs/>
          <w:iCs/>
          <w:dstrike/>
          <w:sz w:val="22"/>
          <w:szCs w:val="22"/>
        </w:rPr>
        <w:t>– não se aplica a essa modalidade</w:t>
      </w:r>
    </w:p>
    <w:p w14:paraId="68A66041" w14:textId="77777777" w:rsidR="00D11AED" w:rsidRPr="00CB6B5E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51C782B1" w14:textId="77777777" w:rsidR="00D11AED" w:rsidRPr="00CB6B5E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Cada exercício tem o objetivo e a sua respectiva descrição passo- a -passo dentro do </w:t>
      </w:r>
      <w:r w:rsidR="00365CB1" w:rsidRPr="00CB6B5E">
        <w:rPr>
          <w:rFonts w:ascii="Arial" w:hAnsi="Arial" w:cs="Arial"/>
          <w:bCs/>
          <w:iCs/>
          <w:dstrike/>
          <w:sz w:val="22"/>
          <w:szCs w:val="22"/>
        </w:rPr>
        <w:t>sistema Moodle de Ensino</w:t>
      </w:r>
      <w:r w:rsidRPr="00CB6B5E">
        <w:rPr>
          <w:rFonts w:ascii="Arial" w:hAnsi="Arial" w:cs="Arial"/>
          <w:bCs/>
          <w:iCs/>
          <w:dstrike/>
          <w:sz w:val="22"/>
          <w:szCs w:val="22"/>
        </w:rPr>
        <w:t>.</w:t>
      </w:r>
    </w:p>
    <w:p w14:paraId="6DED9B69" w14:textId="77777777" w:rsidR="00D11AED" w:rsidRPr="00CB6B5E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4F70068D" w14:textId="77777777" w:rsidR="00D11AED" w:rsidRPr="00CB6B5E" w:rsidRDefault="00D11AED" w:rsidP="005F6124">
      <w:pPr>
        <w:pStyle w:val="NormalWeb"/>
        <w:numPr>
          <w:ilvl w:val="0"/>
          <w:numId w:val="2"/>
        </w:numPr>
        <w:spacing w:before="0" w:beforeAutospacing="0" w:after="0" w:afterAutospacing="0"/>
        <w:ind w:left="360" w:firstLine="0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>ENVIO DOS EXERCÍCIOS</w:t>
      </w:r>
      <w:r w:rsidR="00F00424" w:rsidRPr="00CB6B5E">
        <w:rPr>
          <w:rFonts w:ascii="Arial" w:hAnsi="Arial" w:cs="Arial"/>
          <w:bCs/>
          <w:iCs/>
          <w:dstrike/>
          <w:sz w:val="22"/>
          <w:szCs w:val="22"/>
        </w:rPr>
        <w:t>– não se aplica a essa modalidade</w:t>
      </w:r>
    </w:p>
    <w:p w14:paraId="17B82F5C" w14:textId="77777777" w:rsidR="00D11AED" w:rsidRPr="00CB6B5E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0FFD91A0" w14:textId="77777777" w:rsidR="00D11AED" w:rsidRDefault="00D11AED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  <w:r w:rsidRPr="00CB6B5E">
        <w:rPr>
          <w:rFonts w:ascii="Arial" w:hAnsi="Arial" w:cs="Arial"/>
          <w:bCs/>
          <w:iCs/>
          <w:dstrike/>
          <w:sz w:val="22"/>
          <w:szCs w:val="22"/>
        </w:rPr>
        <w:t xml:space="preserve">Todos os exercícios devem ser encaminhados para o </w:t>
      </w:r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 xml:space="preserve">sistema Moodle de ensino a distância dentro das regras que lá estão estabelecidas. Acesso individualizado pelo site </w:t>
      </w:r>
      <w:hyperlink r:id="rId75" w:history="1">
        <w:r w:rsidR="003D3C91" w:rsidRPr="00CB6B5E">
          <w:rPr>
            <w:rStyle w:val="Hyperlink"/>
            <w:rFonts w:ascii="Arial" w:hAnsi="Arial" w:cs="Arial"/>
            <w:bCs/>
            <w:iCs/>
            <w:dstrike/>
            <w:sz w:val="22"/>
            <w:szCs w:val="22"/>
          </w:rPr>
          <w:t>www.ecthos.com</w:t>
        </w:r>
      </w:hyperlink>
      <w:r w:rsidR="003D3C91" w:rsidRPr="00CB6B5E">
        <w:rPr>
          <w:rFonts w:ascii="Arial" w:hAnsi="Arial" w:cs="Arial"/>
          <w:bCs/>
          <w:iCs/>
          <w:dstrike/>
          <w:sz w:val="22"/>
          <w:szCs w:val="22"/>
        </w:rPr>
        <w:t xml:space="preserve"> link Moodle </w:t>
      </w:r>
    </w:p>
    <w:p w14:paraId="0DC85941" w14:textId="77777777" w:rsidR="00472040" w:rsidRDefault="00472040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5A14D9F2" w14:textId="77777777" w:rsidR="00472040" w:rsidRDefault="00472040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Cs/>
          <w:iCs/>
          <w:dstrike/>
          <w:sz w:val="22"/>
          <w:szCs w:val="22"/>
        </w:rPr>
      </w:pPr>
    </w:p>
    <w:p w14:paraId="6CF9EFC1" w14:textId="77777777" w:rsidR="00703DB6" w:rsidRDefault="00703DB6" w:rsidP="00D11AED">
      <w:pPr>
        <w:pStyle w:val="NormalWeb"/>
        <w:spacing w:before="0" w:beforeAutospacing="0" w:after="0" w:afterAutospacing="0"/>
        <w:ind w:left="36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B6FACF5" w14:textId="77777777" w:rsidR="00F00424" w:rsidRDefault="00F00424" w:rsidP="00D11AED">
      <w:pPr>
        <w:jc w:val="right"/>
        <w:rPr>
          <w:rFonts w:ascii="Arial" w:hAnsi="Arial" w:cs="Arial"/>
          <w:sz w:val="22"/>
          <w:szCs w:val="22"/>
        </w:rPr>
      </w:pPr>
    </w:p>
    <w:p w14:paraId="164B17EF" w14:textId="77777777" w:rsidR="00F00424" w:rsidRDefault="00F00424" w:rsidP="00D11AED">
      <w:pPr>
        <w:jc w:val="right"/>
        <w:rPr>
          <w:rFonts w:ascii="Arial" w:hAnsi="Arial" w:cs="Arial"/>
          <w:sz w:val="22"/>
          <w:szCs w:val="22"/>
        </w:rPr>
      </w:pPr>
    </w:p>
    <w:p w14:paraId="59E1F900" w14:textId="77777777" w:rsidR="00F00424" w:rsidRDefault="00F00424" w:rsidP="00D11AED">
      <w:pPr>
        <w:jc w:val="right"/>
        <w:rPr>
          <w:rFonts w:ascii="Arial" w:hAnsi="Arial" w:cs="Arial"/>
          <w:sz w:val="22"/>
          <w:szCs w:val="22"/>
        </w:rPr>
      </w:pPr>
    </w:p>
    <w:p w14:paraId="4D1A5249" w14:textId="77777777" w:rsidR="00F00424" w:rsidRDefault="00F00424" w:rsidP="00D11AED">
      <w:pPr>
        <w:jc w:val="right"/>
        <w:rPr>
          <w:rFonts w:ascii="Arial" w:hAnsi="Arial" w:cs="Arial"/>
          <w:sz w:val="22"/>
          <w:szCs w:val="22"/>
        </w:rPr>
      </w:pPr>
    </w:p>
    <w:p w14:paraId="05D399D5" w14:textId="77777777" w:rsidR="00D11AED" w:rsidRPr="000C29CE" w:rsidRDefault="00D11AED" w:rsidP="00D11AED">
      <w:pPr>
        <w:jc w:val="right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br w:type="page"/>
      </w:r>
    </w:p>
    <w:p w14:paraId="21C135A8" w14:textId="77777777" w:rsidR="00D11AED" w:rsidRPr="000C29CE" w:rsidRDefault="00D11AED" w:rsidP="005D51C7">
      <w:pPr>
        <w:pStyle w:val="Ttulo3"/>
        <w:ind w:left="851"/>
        <w:jc w:val="right"/>
        <w:rPr>
          <w:rFonts w:cs="Arial"/>
          <w:i/>
          <w:sz w:val="22"/>
          <w:szCs w:val="22"/>
        </w:rPr>
      </w:pPr>
      <w:r w:rsidRPr="000C29CE">
        <w:rPr>
          <w:rFonts w:cs="Arial"/>
          <w:i/>
          <w:sz w:val="22"/>
          <w:szCs w:val="22"/>
        </w:rPr>
        <w:lastRenderedPageBreak/>
        <w:t>Anexo 4 – Autorização para Divulgação de Informações Escolares</w:t>
      </w:r>
    </w:p>
    <w:p w14:paraId="0C342721" w14:textId="77777777" w:rsidR="00D11AED" w:rsidRPr="000C29CE" w:rsidRDefault="00D11AED" w:rsidP="005D51C7">
      <w:pPr>
        <w:ind w:left="851"/>
        <w:jc w:val="right"/>
        <w:rPr>
          <w:rFonts w:ascii="Arial" w:hAnsi="Arial" w:cs="Arial"/>
          <w:sz w:val="22"/>
          <w:szCs w:val="22"/>
        </w:rPr>
      </w:pPr>
    </w:p>
    <w:p w14:paraId="47CDE033" w14:textId="77777777" w:rsidR="00D11AED" w:rsidRPr="000C29CE" w:rsidRDefault="00D11AED" w:rsidP="005D51C7">
      <w:pPr>
        <w:ind w:left="851"/>
        <w:jc w:val="right"/>
        <w:rPr>
          <w:rFonts w:ascii="Arial" w:hAnsi="Arial" w:cs="Arial"/>
          <w:sz w:val="22"/>
          <w:szCs w:val="22"/>
        </w:rPr>
      </w:pPr>
    </w:p>
    <w:p w14:paraId="401EDBBF" w14:textId="77777777" w:rsidR="00D11AED" w:rsidRPr="000C29CE" w:rsidRDefault="00D11AED" w:rsidP="005D51C7">
      <w:pPr>
        <w:ind w:left="851"/>
        <w:jc w:val="right"/>
        <w:rPr>
          <w:rFonts w:ascii="Arial" w:hAnsi="Arial" w:cs="Arial"/>
          <w:sz w:val="22"/>
          <w:szCs w:val="22"/>
        </w:rPr>
      </w:pPr>
    </w:p>
    <w:p w14:paraId="7AE0F258" w14:textId="77777777" w:rsidR="00D11AED" w:rsidRPr="000C29CE" w:rsidRDefault="00D11AED" w:rsidP="005D51C7">
      <w:pPr>
        <w:pStyle w:val="Ttulo3"/>
        <w:ind w:left="851"/>
        <w:rPr>
          <w:rFonts w:cs="Arial"/>
          <w:sz w:val="22"/>
          <w:szCs w:val="22"/>
        </w:rPr>
      </w:pPr>
    </w:p>
    <w:p w14:paraId="22BE1082" w14:textId="77777777" w:rsidR="00D11AED" w:rsidRPr="000C29CE" w:rsidRDefault="00D11AED" w:rsidP="005D51C7">
      <w:pPr>
        <w:pStyle w:val="Ttulo3"/>
        <w:ind w:left="851"/>
        <w:rPr>
          <w:rFonts w:cs="Arial"/>
          <w:sz w:val="22"/>
          <w:szCs w:val="22"/>
        </w:rPr>
      </w:pPr>
    </w:p>
    <w:p w14:paraId="708C0C7D" w14:textId="77777777" w:rsidR="00D11AED" w:rsidRPr="000C29CE" w:rsidRDefault="00D11AED" w:rsidP="005D51C7">
      <w:pPr>
        <w:pStyle w:val="Ttulo3"/>
        <w:ind w:left="851"/>
        <w:rPr>
          <w:rFonts w:cs="Arial"/>
          <w:sz w:val="22"/>
          <w:szCs w:val="22"/>
        </w:rPr>
      </w:pPr>
      <w:r w:rsidRPr="000C29CE">
        <w:rPr>
          <w:rFonts w:cs="Arial"/>
          <w:sz w:val="22"/>
          <w:szCs w:val="22"/>
        </w:rPr>
        <w:t>AUTORIZAÇÃO PARA DIVULGAÇÃO DE INFORMAÇÕES ESCOLARES</w:t>
      </w:r>
    </w:p>
    <w:p w14:paraId="47C7F944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5DB2883B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5213A2B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06C14B55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4073A8D6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3020F2FC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7B166DD5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6807EBD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A8AE3F7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D584343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2E193496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180330C4" w14:textId="77777777" w:rsidR="00D11AED" w:rsidRDefault="00D11AED" w:rsidP="005D51C7">
      <w:pPr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 xml:space="preserve">Eu, </w:t>
      </w:r>
      <w:r w:rsidRPr="000C29CE">
        <w:rPr>
          <w:rFonts w:ascii="Arial" w:hAnsi="Arial" w:cs="Arial"/>
          <w:color w:val="FFFFFF"/>
          <w:sz w:val="22"/>
          <w:szCs w:val="22"/>
          <w:highlight w:val="yellow"/>
        </w:rPr>
        <w:t>..........................................................................................-</w:t>
      </w:r>
      <w:r w:rsidRPr="000C29CE">
        <w:rPr>
          <w:rFonts w:ascii="Arial" w:hAnsi="Arial" w:cs="Arial"/>
          <w:sz w:val="22"/>
          <w:szCs w:val="22"/>
        </w:rPr>
        <w:t>CPF:</w:t>
      </w:r>
      <w:r w:rsidRPr="000C29CE">
        <w:rPr>
          <w:rFonts w:ascii="Arial" w:hAnsi="Arial" w:cs="Arial"/>
          <w:color w:val="FFFFFF"/>
          <w:sz w:val="22"/>
          <w:szCs w:val="22"/>
        </w:rPr>
        <w:t>.</w:t>
      </w:r>
      <w:r w:rsidRPr="000C29CE">
        <w:rPr>
          <w:rFonts w:ascii="Arial" w:hAnsi="Arial" w:cs="Arial"/>
          <w:color w:val="FFFFFF"/>
          <w:sz w:val="22"/>
          <w:szCs w:val="22"/>
          <w:highlight w:val="yellow"/>
        </w:rPr>
        <w:t>.........................................</w:t>
      </w:r>
      <w:r w:rsidRPr="000C29CE">
        <w:rPr>
          <w:rFonts w:ascii="Arial" w:hAnsi="Arial" w:cs="Arial"/>
          <w:sz w:val="22"/>
          <w:szCs w:val="22"/>
          <w:highlight w:val="yellow"/>
        </w:rPr>
        <w:t>.</w:t>
      </w:r>
      <w:r w:rsidRPr="000C29CE">
        <w:rPr>
          <w:rFonts w:ascii="Arial" w:hAnsi="Arial" w:cs="Arial"/>
          <w:sz w:val="22"/>
          <w:szCs w:val="22"/>
        </w:rPr>
        <w:t xml:space="preserve">, aluno / contratante do </w:t>
      </w:r>
      <w:r w:rsidRPr="000C29CE">
        <w:rPr>
          <w:rFonts w:ascii="Arial" w:hAnsi="Arial" w:cs="Arial"/>
          <w:b/>
          <w:i/>
          <w:smallCaps/>
          <w:sz w:val="22"/>
          <w:szCs w:val="22"/>
        </w:rPr>
        <w:t xml:space="preserve">curso de Ferramenta de Apoio ao gerenciamento de projetos </w:t>
      </w:r>
      <w:r w:rsidR="000374FF">
        <w:rPr>
          <w:rFonts w:ascii="Arial" w:hAnsi="Arial" w:cs="Arial"/>
          <w:b/>
          <w:i/>
          <w:smallCaps/>
          <w:sz w:val="22"/>
          <w:szCs w:val="22"/>
        </w:rPr>
        <w:t>Spider Project</w:t>
      </w:r>
      <w:r w:rsidRPr="000C29CE">
        <w:rPr>
          <w:rFonts w:ascii="Arial" w:hAnsi="Arial" w:cs="Arial"/>
          <w:b/>
          <w:i/>
          <w:smallCaps/>
          <w:sz w:val="22"/>
          <w:szCs w:val="22"/>
        </w:rPr>
        <w:t>–</w:t>
      </w:r>
      <w:r w:rsidR="00844AFC">
        <w:rPr>
          <w:rFonts w:ascii="Arial" w:hAnsi="Arial" w:cs="Arial"/>
          <w:b/>
          <w:i/>
          <w:smallCaps/>
          <w:sz w:val="22"/>
          <w:szCs w:val="22"/>
        </w:rPr>
        <w:t>SpU</w:t>
      </w:r>
      <w:r w:rsidRPr="000C29C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C29CE">
        <w:rPr>
          <w:rFonts w:ascii="Arial" w:hAnsi="Arial" w:cs="Arial"/>
          <w:b/>
          <w:sz w:val="22"/>
          <w:szCs w:val="22"/>
        </w:rPr>
        <w:t>autorizo</w:t>
      </w:r>
      <w:r w:rsidRPr="000C29CE">
        <w:rPr>
          <w:rFonts w:ascii="Arial" w:hAnsi="Arial" w:cs="Arial"/>
          <w:sz w:val="22"/>
          <w:szCs w:val="22"/>
        </w:rPr>
        <w:t>a</w:t>
      </w:r>
      <w:proofErr w:type="spellEnd"/>
      <w:r w:rsidRPr="000C29CE">
        <w:rPr>
          <w:rFonts w:ascii="Arial" w:hAnsi="Arial" w:cs="Arial"/>
          <w:sz w:val="22"/>
          <w:szCs w:val="22"/>
        </w:rPr>
        <w:t xml:space="preserve"> </w:t>
      </w:r>
      <w:r w:rsidRPr="000C29CE">
        <w:rPr>
          <w:rFonts w:ascii="Arial" w:hAnsi="Arial" w:cs="Arial"/>
          <w:b/>
          <w:i/>
          <w:sz w:val="22"/>
          <w:szCs w:val="22"/>
        </w:rPr>
        <w:t xml:space="preserve">Ecthos C&amp;D </w:t>
      </w:r>
      <w:r w:rsidRPr="000C29CE">
        <w:rPr>
          <w:rFonts w:ascii="Arial" w:hAnsi="Arial" w:cs="Arial"/>
          <w:sz w:val="22"/>
          <w:szCs w:val="22"/>
        </w:rPr>
        <w:t xml:space="preserve">a divulgar em seu </w:t>
      </w:r>
      <w:proofErr w:type="spellStart"/>
      <w:r w:rsidRPr="000C29CE">
        <w:rPr>
          <w:rFonts w:ascii="Arial" w:hAnsi="Arial" w:cs="Arial"/>
          <w:b/>
          <w:i/>
          <w:sz w:val="22"/>
          <w:szCs w:val="22"/>
        </w:rPr>
        <w:t>Site,</w:t>
      </w:r>
      <w:r w:rsidR="00AA2D7F">
        <w:rPr>
          <w:rFonts w:ascii="Arial" w:hAnsi="Arial" w:cs="Arial"/>
          <w:sz w:val="22"/>
          <w:szCs w:val="22"/>
        </w:rPr>
        <w:t>em</w:t>
      </w:r>
      <w:proofErr w:type="spellEnd"/>
      <w:r w:rsidRPr="000C29CE">
        <w:rPr>
          <w:rFonts w:ascii="Arial" w:hAnsi="Arial" w:cs="Arial"/>
          <w:sz w:val="22"/>
          <w:szCs w:val="22"/>
        </w:rPr>
        <w:t xml:space="preserve"> meu nome </w:t>
      </w:r>
      <w:r w:rsidR="00AA2D7F">
        <w:rPr>
          <w:rFonts w:ascii="Arial" w:hAnsi="Arial" w:cs="Arial"/>
          <w:sz w:val="22"/>
          <w:szCs w:val="22"/>
        </w:rPr>
        <w:t xml:space="preserve">as </w:t>
      </w:r>
      <w:r w:rsidRPr="000C29CE">
        <w:rPr>
          <w:rFonts w:ascii="Arial" w:hAnsi="Arial" w:cs="Arial"/>
          <w:sz w:val="22"/>
          <w:szCs w:val="22"/>
        </w:rPr>
        <w:t xml:space="preserve">referências dos trabalhos e exercícios desenvolvidos exclusivamente para o curso em questão, com fins exclusivos de controle e acompanhamento facilitado, sendo vedado e proibido o uso desse material de forma comercial ou particular </w:t>
      </w:r>
      <w:r>
        <w:rPr>
          <w:rFonts w:ascii="Arial" w:hAnsi="Arial" w:cs="Arial"/>
          <w:sz w:val="22"/>
          <w:szCs w:val="22"/>
        </w:rPr>
        <w:t>pela CONTRATADA</w:t>
      </w:r>
      <w:r w:rsidRPr="000C29CE">
        <w:rPr>
          <w:rFonts w:ascii="Arial" w:hAnsi="Arial" w:cs="Arial"/>
          <w:sz w:val="22"/>
          <w:szCs w:val="22"/>
        </w:rPr>
        <w:t xml:space="preserve"> sem a minha autorização previa, formal e escrita.</w:t>
      </w:r>
    </w:p>
    <w:p w14:paraId="4D72939D" w14:textId="77777777" w:rsidR="00175394" w:rsidRPr="000C29CE" w:rsidRDefault="00175394" w:rsidP="005D51C7">
      <w:pPr>
        <w:spacing w:line="360" w:lineRule="auto"/>
        <w:ind w:left="851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também que em nenhuma hipótese lançarei mão de uso ou apresentação dos materiais disponibilizados para estudo no site, quer da CONTRATADA quer seja de outros participantes sem a expressa autorização escrita e reconhecida da CONTRATADA, sob penas da legislação em vigor.</w:t>
      </w:r>
    </w:p>
    <w:p w14:paraId="3F95C1A8" w14:textId="77777777" w:rsidR="00175394" w:rsidRPr="000C29CE" w:rsidRDefault="00175394" w:rsidP="005D51C7">
      <w:pPr>
        <w:ind w:left="851"/>
        <w:jc w:val="both"/>
        <w:rPr>
          <w:rFonts w:ascii="Arial" w:hAnsi="Arial" w:cs="Arial"/>
          <w:sz w:val="22"/>
          <w:szCs w:val="22"/>
        </w:rPr>
      </w:pPr>
    </w:p>
    <w:p w14:paraId="6F3318C7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164A86D4" w14:textId="77777777" w:rsidR="00D11AED" w:rsidRPr="000C29CE" w:rsidRDefault="00D11AED" w:rsidP="005D51C7">
      <w:pPr>
        <w:ind w:left="851"/>
        <w:rPr>
          <w:rFonts w:ascii="Arial" w:hAnsi="Arial" w:cs="Arial"/>
          <w:sz w:val="22"/>
          <w:szCs w:val="22"/>
        </w:rPr>
      </w:pPr>
    </w:p>
    <w:p w14:paraId="4423224C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12E788B1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5773A1ED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0A17E0B6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511450E7" w14:textId="77777777" w:rsidR="00D11AED" w:rsidRPr="000C29CE" w:rsidRDefault="00D11AED" w:rsidP="00D11AED">
      <w:pPr>
        <w:rPr>
          <w:rFonts w:ascii="Arial" w:hAnsi="Arial" w:cs="Arial"/>
          <w:sz w:val="22"/>
          <w:szCs w:val="22"/>
        </w:rPr>
      </w:pPr>
    </w:p>
    <w:p w14:paraId="13707CE5" w14:textId="69FA1E29" w:rsidR="00D11AED" w:rsidRPr="000C29CE" w:rsidRDefault="00D11AED" w:rsidP="00D11AED">
      <w:pPr>
        <w:jc w:val="right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 xml:space="preserve">Rio de Janeiro, </w:t>
      </w:r>
      <w:r w:rsidR="004D6235" w:rsidRPr="000C29CE">
        <w:rPr>
          <w:rFonts w:ascii="Arial" w:hAnsi="Arial" w:cs="Arial"/>
          <w:sz w:val="22"/>
          <w:szCs w:val="22"/>
        </w:rPr>
        <w:fldChar w:fldCharType="begin"/>
      </w:r>
      <w:r w:rsidRPr="000C29CE">
        <w:rPr>
          <w:rFonts w:ascii="Arial" w:hAnsi="Arial" w:cs="Arial"/>
          <w:sz w:val="22"/>
          <w:szCs w:val="22"/>
        </w:rPr>
        <w:instrText xml:space="preserve"> DATE \@ "d' de 'MMMM' de 'yyyy" \* MERGEFORMAT </w:instrText>
      </w:r>
      <w:r w:rsidR="004D6235" w:rsidRPr="000C29CE">
        <w:rPr>
          <w:rFonts w:ascii="Arial" w:hAnsi="Arial" w:cs="Arial"/>
          <w:sz w:val="22"/>
          <w:szCs w:val="22"/>
        </w:rPr>
        <w:fldChar w:fldCharType="separate"/>
      </w:r>
      <w:r w:rsidR="00EE2CCC">
        <w:rPr>
          <w:rFonts w:ascii="Arial" w:hAnsi="Arial" w:cs="Arial"/>
          <w:noProof/>
          <w:sz w:val="22"/>
          <w:szCs w:val="22"/>
        </w:rPr>
        <w:t>8 de dezembro de 2019</w:t>
      </w:r>
      <w:r w:rsidR="004D6235" w:rsidRPr="000C29CE">
        <w:rPr>
          <w:rFonts w:ascii="Arial" w:hAnsi="Arial" w:cs="Arial"/>
          <w:sz w:val="22"/>
          <w:szCs w:val="22"/>
        </w:rPr>
        <w:fldChar w:fldCharType="end"/>
      </w:r>
      <w:r w:rsidRPr="000C29CE">
        <w:rPr>
          <w:rFonts w:ascii="Arial" w:hAnsi="Arial" w:cs="Arial"/>
          <w:sz w:val="22"/>
          <w:szCs w:val="22"/>
        </w:rPr>
        <w:t>.</w:t>
      </w:r>
    </w:p>
    <w:p w14:paraId="5D7421E6" w14:textId="77777777" w:rsidR="00D11AED" w:rsidRPr="000C29CE" w:rsidRDefault="00D11AED" w:rsidP="00D11AED">
      <w:pPr>
        <w:jc w:val="right"/>
        <w:rPr>
          <w:rFonts w:ascii="Arial" w:hAnsi="Arial" w:cs="Arial"/>
          <w:sz w:val="22"/>
          <w:szCs w:val="22"/>
        </w:rPr>
      </w:pPr>
    </w:p>
    <w:p w14:paraId="4B45640C" w14:textId="77777777" w:rsidR="00D11AED" w:rsidRDefault="00D11AED" w:rsidP="00D11AED">
      <w:pPr>
        <w:jc w:val="right"/>
        <w:rPr>
          <w:rFonts w:ascii="Arial" w:hAnsi="Arial" w:cs="Arial"/>
          <w:sz w:val="22"/>
          <w:szCs w:val="22"/>
        </w:rPr>
      </w:pPr>
    </w:p>
    <w:p w14:paraId="401C04FD" w14:textId="77777777" w:rsidR="00445CFD" w:rsidRDefault="00445CFD" w:rsidP="00D11AED">
      <w:pPr>
        <w:jc w:val="right"/>
        <w:rPr>
          <w:rFonts w:ascii="Arial" w:hAnsi="Arial" w:cs="Arial"/>
          <w:sz w:val="22"/>
          <w:szCs w:val="22"/>
        </w:rPr>
      </w:pPr>
    </w:p>
    <w:p w14:paraId="0DF83594" w14:textId="77777777" w:rsidR="00445CFD" w:rsidRDefault="00445CFD" w:rsidP="00D11AED">
      <w:pPr>
        <w:jc w:val="right"/>
        <w:rPr>
          <w:rFonts w:ascii="Arial" w:hAnsi="Arial" w:cs="Arial"/>
          <w:sz w:val="22"/>
          <w:szCs w:val="22"/>
        </w:rPr>
      </w:pPr>
    </w:p>
    <w:p w14:paraId="062C362D" w14:textId="77777777" w:rsidR="00445CFD" w:rsidRPr="000C29CE" w:rsidRDefault="00445CFD" w:rsidP="00D11AED">
      <w:pPr>
        <w:jc w:val="right"/>
        <w:rPr>
          <w:rFonts w:ascii="Arial" w:hAnsi="Arial" w:cs="Arial"/>
          <w:sz w:val="22"/>
          <w:szCs w:val="22"/>
        </w:rPr>
      </w:pPr>
    </w:p>
    <w:p w14:paraId="692713CB" w14:textId="77777777" w:rsidR="00D11AED" w:rsidRPr="000C29CE" w:rsidRDefault="00D11AED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1B2F3C79" w14:textId="77777777" w:rsidR="00D11AED" w:rsidRPr="000C29CE" w:rsidRDefault="00D11AED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  <w:r w:rsidRPr="000C29CE">
        <w:rPr>
          <w:rFonts w:ascii="Arial" w:hAnsi="Arial" w:cs="Arial"/>
          <w:sz w:val="22"/>
          <w:szCs w:val="22"/>
        </w:rPr>
        <w:t xml:space="preserve">Contratada </w:t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 w:rsidRPr="000C29C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Aluno</w:t>
      </w:r>
    </w:p>
    <w:p w14:paraId="7E2FACBE" w14:textId="77777777" w:rsidR="00F514C2" w:rsidRDefault="00F514C2" w:rsidP="00F514C2">
      <w:pPr>
        <w:widowControl w:val="0"/>
        <w:autoSpaceDE w:val="0"/>
        <w:autoSpaceDN w:val="0"/>
        <w:adjustRightInd w:val="0"/>
      </w:pPr>
    </w:p>
    <w:p w14:paraId="0602FD79" w14:textId="77777777" w:rsidR="00D11AED" w:rsidRDefault="00D11AED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3BC2B598" w14:textId="77777777" w:rsidR="00364DF5" w:rsidRDefault="00364DF5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37BD4942" w14:textId="77777777" w:rsidR="00364DF5" w:rsidRDefault="00364DF5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73B035ED" w14:textId="77777777" w:rsidR="00364DF5" w:rsidRDefault="00364DF5" w:rsidP="00D11AED">
      <w:pPr>
        <w:pStyle w:val="Rodap"/>
        <w:tabs>
          <w:tab w:val="clear" w:pos="4419"/>
          <w:tab w:val="clear" w:pos="8838"/>
        </w:tabs>
        <w:jc w:val="both"/>
        <w:rPr>
          <w:rFonts w:ascii="Arial" w:hAnsi="Arial" w:cs="Arial"/>
          <w:sz w:val="22"/>
          <w:szCs w:val="22"/>
        </w:rPr>
      </w:pPr>
    </w:p>
    <w:p w14:paraId="413912A4" w14:textId="77777777" w:rsidR="00364DF5" w:rsidRDefault="00445CFD" w:rsidP="00364DF5">
      <w:pPr>
        <w:pStyle w:val="Ttulo3"/>
        <w:jc w:val="right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A</w:t>
      </w:r>
      <w:r w:rsidR="00364DF5" w:rsidRPr="00C47AEF">
        <w:rPr>
          <w:rFonts w:cs="Arial"/>
          <w:i/>
          <w:sz w:val="22"/>
          <w:szCs w:val="22"/>
        </w:rPr>
        <w:t xml:space="preserve">nexo </w:t>
      </w:r>
      <w:r w:rsidR="00364DF5">
        <w:rPr>
          <w:rFonts w:cs="Arial"/>
          <w:i/>
          <w:sz w:val="22"/>
          <w:szCs w:val="22"/>
        </w:rPr>
        <w:t>5</w:t>
      </w:r>
      <w:r w:rsidR="00364DF5" w:rsidRPr="00C47AEF">
        <w:rPr>
          <w:rFonts w:cs="Arial"/>
          <w:i/>
          <w:sz w:val="22"/>
          <w:szCs w:val="22"/>
        </w:rPr>
        <w:t xml:space="preserve"> - C</w:t>
      </w:r>
      <w:r w:rsidR="00364DF5">
        <w:rPr>
          <w:rFonts w:cs="Arial"/>
          <w:i/>
          <w:sz w:val="22"/>
          <w:szCs w:val="22"/>
        </w:rPr>
        <w:t>alendário do Curso</w:t>
      </w:r>
      <w:r w:rsidR="0062669E">
        <w:rPr>
          <w:rFonts w:cs="Arial"/>
          <w:i/>
          <w:sz w:val="22"/>
          <w:szCs w:val="22"/>
        </w:rPr>
        <w:t xml:space="preserve"> – turma SPU2618</w:t>
      </w:r>
    </w:p>
    <w:p w14:paraId="458CF911" w14:textId="77777777" w:rsidR="00951EDC" w:rsidRPr="00951EDC" w:rsidRDefault="00951EDC" w:rsidP="00951EDC"/>
    <w:p w14:paraId="55135701" w14:textId="77777777" w:rsidR="00951EDC" w:rsidRPr="000C29CE" w:rsidRDefault="00951EDC" w:rsidP="00951EDC">
      <w:pPr>
        <w:spacing w:line="360" w:lineRule="auto"/>
        <w:rPr>
          <w:rFonts w:ascii="Arial" w:hAnsi="Arial" w:cs="Arial"/>
          <w:sz w:val="22"/>
          <w:szCs w:val="22"/>
        </w:rPr>
      </w:pPr>
    </w:p>
    <w:p w14:paraId="61FDA517" w14:textId="77777777" w:rsidR="00364DF5" w:rsidRDefault="00364DF5" w:rsidP="00364DF5">
      <w:pPr>
        <w:jc w:val="right"/>
        <w:rPr>
          <w:rFonts w:ascii="Arial" w:hAnsi="Arial" w:cs="Arial"/>
          <w:b/>
          <w:i/>
          <w:sz w:val="22"/>
          <w:szCs w:val="22"/>
        </w:rPr>
      </w:pPr>
    </w:p>
    <w:sectPr w:rsidR="00364DF5" w:rsidSect="00B15172">
      <w:headerReference w:type="default" r:id="rId76"/>
      <w:footerReference w:type="default" r:id="rId77"/>
      <w:type w:val="continuous"/>
      <w:pgSz w:w="11907" w:h="16840" w:code="9"/>
      <w:pgMar w:top="1400" w:right="851" w:bottom="1276" w:left="992" w:header="425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4E957" w14:textId="77777777" w:rsidR="00F03BF3" w:rsidRDefault="00F03BF3">
      <w:r>
        <w:separator/>
      </w:r>
    </w:p>
  </w:endnote>
  <w:endnote w:type="continuationSeparator" w:id="0">
    <w:p w14:paraId="2C5FBEF0" w14:textId="77777777" w:rsidR="00F03BF3" w:rsidRDefault="00F03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egrito">
    <w:altName w:val="Arial"/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BB1F1" w14:textId="77777777" w:rsidR="0012379C" w:rsidRPr="009D2751" w:rsidRDefault="0012379C" w:rsidP="0012379C">
    <w:pPr>
      <w:pStyle w:val="Rodap"/>
      <w:pBdr>
        <w:top w:val="single" w:sz="4" w:space="1" w:color="auto"/>
      </w:pBdr>
      <w:jc w:val="center"/>
      <w:rPr>
        <w:rFonts w:ascii="Verdana" w:hAnsi="Verdana"/>
        <w:sz w:val="16"/>
      </w:rPr>
    </w:pPr>
    <w:r w:rsidRPr="009D2751">
      <w:rPr>
        <w:rFonts w:ascii="Verdana" w:hAnsi="Verdana"/>
        <w:b/>
        <w:sz w:val="16"/>
      </w:rPr>
      <w:t xml:space="preserve">Ecthos Consultoria e Desenvolvimento </w:t>
    </w:r>
    <w:proofErr w:type="spellStart"/>
    <w:r w:rsidRPr="009D2751">
      <w:rPr>
        <w:rFonts w:ascii="Verdana" w:hAnsi="Verdana"/>
        <w:b/>
        <w:sz w:val="16"/>
      </w:rPr>
      <w:t>Ltda.CNPJ</w:t>
    </w:r>
    <w:proofErr w:type="spellEnd"/>
    <w:r w:rsidRPr="009D2751">
      <w:rPr>
        <w:rFonts w:ascii="Verdana" w:hAnsi="Verdana"/>
        <w:sz w:val="16"/>
      </w:rPr>
      <w:t xml:space="preserve">: 04.161.866/0001-35   </w:t>
    </w:r>
    <w:r w:rsidRPr="009D2751">
      <w:rPr>
        <w:rFonts w:ascii="Verdana" w:hAnsi="Verdana"/>
        <w:b/>
        <w:sz w:val="16"/>
      </w:rPr>
      <w:t>I.M.:</w:t>
    </w:r>
    <w:r w:rsidRPr="009D2751">
      <w:rPr>
        <w:rFonts w:ascii="Verdana" w:hAnsi="Verdana"/>
        <w:sz w:val="16"/>
      </w:rPr>
      <w:t xml:space="preserve"> 0291.429.8</w:t>
    </w:r>
  </w:p>
  <w:p w14:paraId="409657F2" w14:textId="77777777" w:rsidR="0012379C" w:rsidRPr="009D2751" w:rsidRDefault="0012379C" w:rsidP="0012379C">
    <w:pPr>
      <w:pStyle w:val="Rodap"/>
      <w:pBdr>
        <w:top w:val="single" w:sz="4" w:space="1" w:color="auto"/>
      </w:pBdr>
      <w:jc w:val="center"/>
      <w:rPr>
        <w:rFonts w:ascii="Verdana" w:hAnsi="Verdana"/>
        <w:sz w:val="16"/>
      </w:rPr>
    </w:pPr>
    <w:r>
      <w:rPr>
        <w:rFonts w:ascii="Verdana" w:hAnsi="Verdana"/>
        <w:sz w:val="16"/>
      </w:rPr>
      <w:t xml:space="preserve">Rua Myrthes Wenzel 59C2 </w:t>
    </w:r>
    <w:r w:rsidRPr="009D2751">
      <w:rPr>
        <w:rFonts w:ascii="Verdana" w:hAnsi="Verdana"/>
        <w:sz w:val="16"/>
      </w:rPr>
      <w:t>– Freguesia -</w:t>
    </w:r>
    <w:r>
      <w:rPr>
        <w:rFonts w:ascii="Verdana" w:hAnsi="Verdana"/>
        <w:sz w:val="16"/>
      </w:rPr>
      <w:t xml:space="preserve">        </w:t>
    </w:r>
    <w:r w:rsidRPr="009D2751">
      <w:rPr>
        <w:rFonts w:ascii="Verdana" w:hAnsi="Verdana"/>
        <w:sz w:val="16"/>
      </w:rPr>
      <w:t xml:space="preserve">Jacarepaguá </w:t>
    </w:r>
    <w:r>
      <w:rPr>
        <w:rFonts w:ascii="Verdana" w:hAnsi="Verdana"/>
        <w:sz w:val="16"/>
      </w:rPr>
      <w:t xml:space="preserve">  - </w:t>
    </w:r>
    <w:r w:rsidRPr="009D2751">
      <w:rPr>
        <w:rFonts w:ascii="Verdana" w:hAnsi="Verdana"/>
        <w:b/>
        <w:bCs/>
        <w:sz w:val="16"/>
      </w:rPr>
      <w:t>CEP:</w:t>
    </w:r>
    <w:r w:rsidRPr="009D2751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>22763</w:t>
    </w:r>
    <w:r w:rsidRPr="009D2751">
      <w:rPr>
        <w:rFonts w:ascii="Verdana" w:hAnsi="Verdana"/>
        <w:sz w:val="16"/>
      </w:rPr>
      <w:t xml:space="preserve">-250 </w:t>
    </w:r>
    <w:r w:rsidRPr="009D2751">
      <w:rPr>
        <w:rFonts w:ascii="Verdana" w:hAnsi="Verdana"/>
        <w:b/>
        <w:sz w:val="16"/>
      </w:rPr>
      <w:t>Tel.:</w:t>
    </w:r>
    <w:r w:rsidRPr="009D2751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>98181-1400</w:t>
    </w:r>
  </w:p>
  <w:p w14:paraId="64C93456" w14:textId="64B408DA" w:rsidR="007773DB" w:rsidRPr="0012379C" w:rsidRDefault="0012379C" w:rsidP="0012379C">
    <w:pPr>
      <w:pStyle w:val="Rodap"/>
      <w:jc w:val="center"/>
      <w:rPr>
        <w:rFonts w:ascii="Verdana" w:hAnsi="Verdana"/>
        <w:sz w:val="16"/>
      </w:rPr>
    </w:pPr>
    <w:hyperlink r:id="rId1" w:history="1">
      <w:r w:rsidRPr="004B3B8F">
        <w:rPr>
          <w:rStyle w:val="Hyperlink"/>
          <w:rFonts w:ascii="Verdana" w:hAnsi="Verdana"/>
          <w:sz w:val="16"/>
        </w:rPr>
        <w:t>http://www.ecthoscd.com.br</w:t>
      </w:r>
    </w:hyperlink>
    <w:r>
      <w:rPr>
        <w:rStyle w:val="Hyperlink"/>
        <w:rFonts w:ascii="Verdana" w:hAnsi="Verdana"/>
        <w:sz w:val="16"/>
      </w:rPr>
      <w:t xml:space="preserve">  </w:t>
    </w:r>
    <w:r w:rsidRPr="009D2751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 xml:space="preserve">                                         </w:t>
    </w:r>
    <w:r w:rsidRPr="009D2751">
      <w:rPr>
        <w:rFonts w:ascii="Verdana" w:hAnsi="Verdana"/>
        <w:sz w:val="16"/>
      </w:rPr>
      <w:t>E-mail: m</w:t>
    </w:r>
    <w:r>
      <w:rPr>
        <w:rFonts w:ascii="Verdana" w:hAnsi="Verdana"/>
        <w:sz w:val="16"/>
      </w:rPr>
      <w:t>arcus.</w:t>
    </w:r>
    <w:r w:rsidRPr="009D2751">
      <w:rPr>
        <w:rFonts w:ascii="Verdana" w:hAnsi="Verdana"/>
        <w:sz w:val="16"/>
      </w:rPr>
      <w:t xml:space="preserve">possi@ecthos.com.br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9CA8F" w14:textId="77777777" w:rsidR="00F03BF3" w:rsidRDefault="00F03BF3">
      <w:r>
        <w:separator/>
      </w:r>
    </w:p>
  </w:footnote>
  <w:footnote w:type="continuationSeparator" w:id="0">
    <w:p w14:paraId="3F0399F2" w14:textId="77777777" w:rsidR="00F03BF3" w:rsidRDefault="00F03BF3">
      <w:r>
        <w:continuationSeparator/>
      </w:r>
    </w:p>
  </w:footnote>
  <w:footnote w:id="1">
    <w:p w14:paraId="76CD3835" w14:textId="77777777" w:rsidR="007773DB" w:rsidRPr="00694A3B" w:rsidRDefault="007773DB">
      <w:pPr>
        <w:pStyle w:val="Textodenotaderodap"/>
        <w:rPr>
          <w:rFonts w:ascii="Arial" w:hAnsi="Arial" w:cs="Arial"/>
          <w:i/>
          <w:sz w:val="16"/>
          <w:szCs w:val="16"/>
        </w:rPr>
      </w:pPr>
      <w:r w:rsidRPr="00694A3B">
        <w:rPr>
          <w:rStyle w:val="Refdenotaderodap"/>
          <w:rFonts w:ascii="Arial" w:hAnsi="Arial" w:cs="Arial"/>
          <w:i/>
          <w:sz w:val="16"/>
          <w:szCs w:val="16"/>
        </w:rPr>
        <w:footnoteRef/>
      </w:r>
      <w:r w:rsidRPr="00694A3B">
        <w:rPr>
          <w:rFonts w:ascii="Arial" w:hAnsi="Arial" w:cs="Arial"/>
          <w:i/>
          <w:sz w:val="16"/>
          <w:szCs w:val="16"/>
        </w:rPr>
        <w:t xml:space="preserve"> Não aplicável a pessoas jurídicas.</w:t>
      </w:r>
    </w:p>
  </w:footnote>
  <w:footnote w:id="2">
    <w:p w14:paraId="39F24FC0" w14:textId="77777777" w:rsidR="007773DB" w:rsidRPr="00DB2614" w:rsidRDefault="007773DB" w:rsidP="00F772FE">
      <w:pPr>
        <w:pStyle w:val="Textodenotaderodap"/>
        <w:rPr>
          <w:rFonts w:ascii="Arial" w:hAnsi="Arial" w:cs="Arial"/>
          <w:i/>
        </w:rPr>
      </w:pPr>
      <w:r w:rsidRPr="00DB2614">
        <w:rPr>
          <w:rStyle w:val="Refdenotaderodap"/>
          <w:rFonts w:ascii="Arial" w:hAnsi="Arial" w:cs="Arial"/>
          <w:i/>
          <w:sz w:val="16"/>
        </w:rPr>
        <w:footnoteRef/>
      </w:r>
      <w:r w:rsidRPr="00DB2614">
        <w:rPr>
          <w:rFonts w:ascii="Arial" w:hAnsi="Arial" w:cs="Arial"/>
          <w:i/>
          <w:sz w:val="16"/>
        </w:rPr>
        <w:t xml:space="preserve"> Vide condições de </w:t>
      </w:r>
      <w:r>
        <w:rPr>
          <w:rFonts w:ascii="Arial" w:hAnsi="Arial" w:cs="Arial"/>
          <w:i/>
          <w:sz w:val="16"/>
        </w:rPr>
        <w:t>resgate do valor</w:t>
      </w:r>
      <w:r w:rsidRPr="00DB2614">
        <w:rPr>
          <w:rFonts w:ascii="Arial" w:hAnsi="Arial" w:cs="Arial"/>
          <w:i/>
          <w:sz w:val="16"/>
        </w:rPr>
        <w:t xml:space="preserve"> nesse contrato</w:t>
      </w:r>
      <w:r>
        <w:rPr>
          <w:rFonts w:ascii="Arial" w:hAnsi="Arial" w:cs="Arial"/>
          <w:i/>
          <w:sz w:val="16"/>
        </w:rPr>
        <w:t>,</w:t>
      </w:r>
      <w:r w:rsidRPr="00DB2614">
        <w:rPr>
          <w:rFonts w:ascii="Arial" w:hAnsi="Arial" w:cs="Arial"/>
          <w:i/>
          <w:sz w:val="16"/>
        </w:rPr>
        <w:t xml:space="preserve"> adiante</w:t>
      </w:r>
      <w:r>
        <w:rPr>
          <w:rFonts w:ascii="Arial" w:hAnsi="Arial" w:cs="Arial"/>
          <w:i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557D2" w14:textId="77777777" w:rsidR="007773DB" w:rsidRDefault="007773DB">
    <w:pPr>
      <w:pStyle w:val="Cabealho"/>
      <w:tabs>
        <w:tab w:val="left" w:pos="7797"/>
      </w:tabs>
      <w:ind w:left="-284" w:right="-51" w:firstLine="992"/>
      <w:rPr>
        <w:color w:val="000000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198633C" wp14:editId="1E23A979">
          <wp:simplePos x="0" y="0"/>
          <wp:positionH relativeFrom="column">
            <wp:posOffset>106680</wp:posOffset>
          </wp:positionH>
          <wp:positionV relativeFrom="paragraph">
            <wp:posOffset>13335</wp:posOffset>
          </wp:positionV>
          <wp:extent cx="2171700" cy="414020"/>
          <wp:effectExtent l="0" t="0" r="0" b="0"/>
          <wp:wrapSquare wrapText="bothSides"/>
          <wp:docPr id="20" name="Imagem 16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414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BE6E1AB" w14:textId="1E31489F" w:rsidR="007773DB" w:rsidRDefault="007773DB" w:rsidP="008A20DB">
    <w:pPr>
      <w:pStyle w:val="Cabealho"/>
      <w:tabs>
        <w:tab w:val="left" w:pos="7797"/>
      </w:tabs>
      <w:ind w:left="-284" w:right="-51" w:firstLine="992"/>
      <w:jc w:val="right"/>
      <w:rPr>
        <w:rFonts w:ascii="Verdana" w:hAnsi="Verdana"/>
        <w:color w:val="000000"/>
        <w:sz w:val="48"/>
      </w:rPr>
    </w:pPr>
    <w:r>
      <w:rPr>
        <w:rFonts w:ascii="Arial" w:hAnsi="Arial"/>
        <w:color w:val="000080"/>
        <w:w w:val="60"/>
        <w:sz w:val="48"/>
        <w:szCs w:val="48"/>
      </w:rPr>
      <w:t xml:space="preserve">CONTRATO </w:t>
    </w:r>
    <w:r w:rsidR="007508DF" w:rsidRPr="007508DF">
      <w:rPr>
        <w:rFonts w:ascii="Arial" w:hAnsi="Arial"/>
        <w:color w:val="A6A6A6"/>
        <w:w w:val="60"/>
        <w:sz w:val="24"/>
        <w:szCs w:val="48"/>
      </w:rPr>
      <w:t>Vista 08-12-2019</w:t>
    </w:r>
  </w:p>
  <w:p w14:paraId="336C1073" w14:textId="77777777" w:rsidR="007773DB" w:rsidRDefault="007773DB">
    <w:pPr>
      <w:pStyle w:val="Cabealho"/>
      <w:tabs>
        <w:tab w:val="left" w:pos="7797"/>
      </w:tabs>
      <w:jc w:val="right"/>
      <w:rPr>
        <w:rFonts w:ascii="Verdana" w:hAnsi="Verdana"/>
        <w:color w:val="000000"/>
        <w:sz w:val="16"/>
      </w:rPr>
    </w:pPr>
  </w:p>
  <w:p w14:paraId="53BFCF83" w14:textId="6C404D1F" w:rsidR="007773DB" w:rsidRDefault="00EE2CCC">
    <w:pPr>
      <w:pStyle w:val="Cabealho"/>
      <w:tabs>
        <w:tab w:val="left" w:pos="7797"/>
      </w:tabs>
      <w:jc w:val="right"/>
      <w:rPr>
        <w:rFonts w:ascii="Verdana" w:hAnsi="Verdana"/>
        <w:color w:val="000000"/>
        <w:sz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59295508" wp14:editId="615DF301">
              <wp:simplePos x="0" y="0"/>
              <wp:positionH relativeFrom="column">
                <wp:posOffset>-1707515</wp:posOffset>
              </wp:positionH>
              <wp:positionV relativeFrom="paragraph">
                <wp:posOffset>1450975</wp:posOffset>
              </wp:positionV>
              <wp:extent cx="2747645" cy="445135"/>
              <wp:effectExtent l="0" t="1143000" r="0" b="1136015"/>
              <wp:wrapNone/>
              <wp:docPr id="5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-5400000">
                        <a:off x="0" y="0"/>
                        <a:ext cx="2747645" cy="445135"/>
                        <a:chOff x="4284" y="496"/>
                        <a:chExt cx="4770" cy="966"/>
                      </a:xfrm>
                    </wpg:grpSpPr>
                    <pic:pic xmlns:pic="http://schemas.openxmlformats.org/drawingml/2006/picture">
                      <pic:nvPicPr>
                        <pic:cNvPr id="6" name="Picture 18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84" y="496"/>
                          <a:ext cx="2239" cy="9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80808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19" descr="repbig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673" y="496"/>
                          <a:ext cx="2381" cy="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E3A40E" id="Group 20" o:spid="_x0000_s1026" style="position:absolute;margin-left:-134.45pt;margin-top:114.25pt;width:216.35pt;height:35.05pt;rotation:-90;z-index:251658752" coordorigin="4284,496" coordsize="4770,96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" o:spid="_x0000_s1027" type="#_x0000_t75" style="position:absolute;left:4284;top:496;width:2239;height:9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" strokecolor="gray" strokeweight=".25pt">
                <v:imagedata r:id="rId4" o:title=""/>
                <v:path arrowok="t"/>
                <o:lock v:ext="edit" aspectratio="f"/>
              </v:shape>
              <v:shape id="Picture 19" o:spid="_x0000_s1028" type="#_x0000_t75" alt="repbig" style="position:absolute;left:6673;top:496;width:2381;height:9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" strokeweight=".25pt">
                <v:imagedata r:id="rId5" o:title="repbig"/>
                <v:path arrowok="t"/>
                <o:lock v:ext="edit" aspectratio="f"/>
              </v:shape>
            </v:group>
          </w:pict>
        </mc:Fallback>
      </mc:AlternateContent>
    </w:r>
    <w:r>
      <w:rPr>
        <w:rFonts w:ascii="Verdana" w:hAnsi="Verdana"/>
        <w:noProof/>
        <w:color w:val="000000"/>
      </w:rPr>
      <mc:AlternateContent>
        <mc:Choice Requires="wps">
          <w:drawing>
            <wp:anchor distT="4294967292" distB="4294967292" distL="114300" distR="114300" simplePos="0" relativeHeight="251656704" behindDoc="0" locked="0" layoutInCell="0" allowOverlap="1" wp14:anchorId="21AFF816" wp14:editId="634C2B02">
              <wp:simplePos x="0" y="0"/>
              <wp:positionH relativeFrom="column">
                <wp:posOffset>-36195</wp:posOffset>
              </wp:positionH>
              <wp:positionV relativeFrom="paragraph">
                <wp:posOffset>38099</wp:posOffset>
              </wp:positionV>
              <wp:extent cx="6299835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C6C0BD" id="Line 6" o:spid="_x0000_s1026" style="position:absolute;z-index:2516567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.85pt,3pt" to="493.2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" o:allowincell="f" strokeweight="1pt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7DCA"/>
    <w:multiLevelType w:val="hybridMultilevel"/>
    <w:tmpl w:val="D8E8D8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F9719B"/>
    <w:multiLevelType w:val="hybridMultilevel"/>
    <w:tmpl w:val="201AF742"/>
    <w:lvl w:ilvl="0" w:tplc="0416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75D1D3A"/>
    <w:multiLevelType w:val="hybridMultilevel"/>
    <w:tmpl w:val="533A5CF0"/>
    <w:lvl w:ilvl="0" w:tplc="9916743A">
      <w:start w:val="6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SimSu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1333302B"/>
    <w:multiLevelType w:val="hybridMultilevel"/>
    <w:tmpl w:val="CB7A9328"/>
    <w:lvl w:ilvl="0" w:tplc="05D0529E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382428"/>
    <w:multiLevelType w:val="hybridMultilevel"/>
    <w:tmpl w:val="BA96A9CC"/>
    <w:lvl w:ilvl="0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4F4625"/>
    <w:multiLevelType w:val="hybridMultilevel"/>
    <w:tmpl w:val="8A1E21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060EE"/>
    <w:multiLevelType w:val="hybridMultilevel"/>
    <w:tmpl w:val="D9A64CD8"/>
    <w:lvl w:ilvl="0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E57F8B"/>
    <w:multiLevelType w:val="multilevel"/>
    <w:tmpl w:val="B0E02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F4617E"/>
    <w:multiLevelType w:val="hybridMultilevel"/>
    <w:tmpl w:val="CD3C293A"/>
    <w:lvl w:ilvl="0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1726D2"/>
    <w:multiLevelType w:val="hybridMultilevel"/>
    <w:tmpl w:val="0DE8CA30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62632"/>
    <w:multiLevelType w:val="hybridMultilevel"/>
    <w:tmpl w:val="EC3C5CA2"/>
    <w:lvl w:ilvl="0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E32217"/>
    <w:multiLevelType w:val="hybridMultilevel"/>
    <w:tmpl w:val="CD168156"/>
    <w:lvl w:ilvl="0" w:tplc="B958E6C6">
      <w:start w:val="1"/>
      <w:numFmt w:val="decimal"/>
      <w:lvlText w:val="(%1)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"/>
  </w:num>
  <w:num w:numId="10">
    <w:abstractNumId w:val="7"/>
  </w:num>
  <w:num w:numId="11">
    <w:abstractNumId w:val="5"/>
  </w:num>
  <w:num w:numId="12">
    <w:abstractNumId w:val="11"/>
  </w:num>
  <w:num w:numId="1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A6F"/>
    <w:rsid w:val="00013425"/>
    <w:rsid w:val="000139C6"/>
    <w:rsid w:val="00017696"/>
    <w:rsid w:val="00017DC3"/>
    <w:rsid w:val="00033848"/>
    <w:rsid w:val="00036F40"/>
    <w:rsid w:val="000374FF"/>
    <w:rsid w:val="00074634"/>
    <w:rsid w:val="00074E8C"/>
    <w:rsid w:val="00081B3D"/>
    <w:rsid w:val="00097775"/>
    <w:rsid w:val="000A66FA"/>
    <w:rsid w:val="000D2D90"/>
    <w:rsid w:val="000D7BC3"/>
    <w:rsid w:val="000E0CB1"/>
    <w:rsid w:val="00100CBF"/>
    <w:rsid w:val="00110B12"/>
    <w:rsid w:val="0011335E"/>
    <w:rsid w:val="0012379C"/>
    <w:rsid w:val="00125B8D"/>
    <w:rsid w:val="00135749"/>
    <w:rsid w:val="001415B1"/>
    <w:rsid w:val="00143982"/>
    <w:rsid w:val="001453D4"/>
    <w:rsid w:val="0014661A"/>
    <w:rsid w:val="001523B9"/>
    <w:rsid w:val="00155C78"/>
    <w:rsid w:val="00167FEA"/>
    <w:rsid w:val="00171253"/>
    <w:rsid w:val="00175394"/>
    <w:rsid w:val="00180674"/>
    <w:rsid w:val="00193F3E"/>
    <w:rsid w:val="0019699D"/>
    <w:rsid w:val="001974E9"/>
    <w:rsid w:val="001A05E4"/>
    <w:rsid w:val="001A514A"/>
    <w:rsid w:val="001B504C"/>
    <w:rsid w:val="001B7359"/>
    <w:rsid w:val="001F3B5A"/>
    <w:rsid w:val="001F47A8"/>
    <w:rsid w:val="00200C61"/>
    <w:rsid w:val="002064EC"/>
    <w:rsid w:val="00206D0A"/>
    <w:rsid w:val="00206F6A"/>
    <w:rsid w:val="0021206A"/>
    <w:rsid w:val="00220BA8"/>
    <w:rsid w:val="0022754C"/>
    <w:rsid w:val="0023004E"/>
    <w:rsid w:val="00230C4F"/>
    <w:rsid w:val="002338C1"/>
    <w:rsid w:val="00234170"/>
    <w:rsid w:val="00241747"/>
    <w:rsid w:val="00271024"/>
    <w:rsid w:val="00277A85"/>
    <w:rsid w:val="00277FF6"/>
    <w:rsid w:val="00285355"/>
    <w:rsid w:val="00296892"/>
    <w:rsid w:val="002A294D"/>
    <w:rsid w:val="002A3167"/>
    <w:rsid w:val="002C1492"/>
    <w:rsid w:val="002E72EA"/>
    <w:rsid w:val="002F4765"/>
    <w:rsid w:val="002F6B40"/>
    <w:rsid w:val="00335803"/>
    <w:rsid w:val="00341F17"/>
    <w:rsid w:val="00357B02"/>
    <w:rsid w:val="00357DD8"/>
    <w:rsid w:val="0036186C"/>
    <w:rsid w:val="00362420"/>
    <w:rsid w:val="00364DF5"/>
    <w:rsid w:val="00365CB1"/>
    <w:rsid w:val="00373319"/>
    <w:rsid w:val="00387516"/>
    <w:rsid w:val="00390F9B"/>
    <w:rsid w:val="00391194"/>
    <w:rsid w:val="00391666"/>
    <w:rsid w:val="003B27D1"/>
    <w:rsid w:val="003B67A0"/>
    <w:rsid w:val="003D3108"/>
    <w:rsid w:val="003D3C91"/>
    <w:rsid w:val="003E5BF4"/>
    <w:rsid w:val="003F08B7"/>
    <w:rsid w:val="003F3D9B"/>
    <w:rsid w:val="003F4852"/>
    <w:rsid w:val="003F7680"/>
    <w:rsid w:val="00402920"/>
    <w:rsid w:val="00403F41"/>
    <w:rsid w:val="004076B0"/>
    <w:rsid w:val="00411C63"/>
    <w:rsid w:val="0043052A"/>
    <w:rsid w:val="00445CFD"/>
    <w:rsid w:val="00457444"/>
    <w:rsid w:val="00460306"/>
    <w:rsid w:val="004607D9"/>
    <w:rsid w:val="00460AA9"/>
    <w:rsid w:val="00472040"/>
    <w:rsid w:val="00481AD3"/>
    <w:rsid w:val="004971A6"/>
    <w:rsid w:val="004B15D0"/>
    <w:rsid w:val="004C19EC"/>
    <w:rsid w:val="004C7A50"/>
    <w:rsid w:val="004D6235"/>
    <w:rsid w:val="004F0BF4"/>
    <w:rsid w:val="00504D9A"/>
    <w:rsid w:val="00506076"/>
    <w:rsid w:val="00506591"/>
    <w:rsid w:val="00506BA8"/>
    <w:rsid w:val="005136E6"/>
    <w:rsid w:val="00533005"/>
    <w:rsid w:val="00533B20"/>
    <w:rsid w:val="00535DA1"/>
    <w:rsid w:val="00540B9B"/>
    <w:rsid w:val="00574FC7"/>
    <w:rsid w:val="00577738"/>
    <w:rsid w:val="00582082"/>
    <w:rsid w:val="00592EAA"/>
    <w:rsid w:val="005A1A5C"/>
    <w:rsid w:val="005B05E6"/>
    <w:rsid w:val="005C0FDF"/>
    <w:rsid w:val="005D51C7"/>
    <w:rsid w:val="005E28AB"/>
    <w:rsid w:val="005F6124"/>
    <w:rsid w:val="00610D84"/>
    <w:rsid w:val="00613A6F"/>
    <w:rsid w:val="00613A71"/>
    <w:rsid w:val="00614502"/>
    <w:rsid w:val="0062021C"/>
    <w:rsid w:val="00622468"/>
    <w:rsid w:val="00622BA8"/>
    <w:rsid w:val="0062669E"/>
    <w:rsid w:val="00645246"/>
    <w:rsid w:val="00650FE1"/>
    <w:rsid w:val="00657FF3"/>
    <w:rsid w:val="00694A3B"/>
    <w:rsid w:val="006A11D9"/>
    <w:rsid w:val="006A1CE5"/>
    <w:rsid w:val="006A7A04"/>
    <w:rsid w:val="006B26CF"/>
    <w:rsid w:val="006C0E1C"/>
    <w:rsid w:val="006D1F08"/>
    <w:rsid w:val="006D5E60"/>
    <w:rsid w:val="006E1C08"/>
    <w:rsid w:val="006E6CFE"/>
    <w:rsid w:val="00701148"/>
    <w:rsid w:val="00703DB6"/>
    <w:rsid w:val="00705988"/>
    <w:rsid w:val="007215DF"/>
    <w:rsid w:val="007254E5"/>
    <w:rsid w:val="00727607"/>
    <w:rsid w:val="0073362C"/>
    <w:rsid w:val="0074254A"/>
    <w:rsid w:val="007508DF"/>
    <w:rsid w:val="0076580D"/>
    <w:rsid w:val="00766621"/>
    <w:rsid w:val="00772909"/>
    <w:rsid w:val="007773DB"/>
    <w:rsid w:val="007944AB"/>
    <w:rsid w:val="0079594B"/>
    <w:rsid w:val="007A4173"/>
    <w:rsid w:val="007A4438"/>
    <w:rsid w:val="007C7DED"/>
    <w:rsid w:val="007E096D"/>
    <w:rsid w:val="007E1E3F"/>
    <w:rsid w:val="007F3720"/>
    <w:rsid w:val="00804492"/>
    <w:rsid w:val="008065CD"/>
    <w:rsid w:val="0081083C"/>
    <w:rsid w:val="0081451F"/>
    <w:rsid w:val="00817F71"/>
    <w:rsid w:val="00832187"/>
    <w:rsid w:val="0083539C"/>
    <w:rsid w:val="00844AFC"/>
    <w:rsid w:val="00844BB9"/>
    <w:rsid w:val="00845953"/>
    <w:rsid w:val="00853F34"/>
    <w:rsid w:val="008605B3"/>
    <w:rsid w:val="008613E4"/>
    <w:rsid w:val="008650FF"/>
    <w:rsid w:val="00867D29"/>
    <w:rsid w:val="008731D3"/>
    <w:rsid w:val="0089181F"/>
    <w:rsid w:val="0089308B"/>
    <w:rsid w:val="008A20DB"/>
    <w:rsid w:val="008A3B06"/>
    <w:rsid w:val="008B17F9"/>
    <w:rsid w:val="008B7CFA"/>
    <w:rsid w:val="008C107F"/>
    <w:rsid w:val="008D062E"/>
    <w:rsid w:val="008E4C96"/>
    <w:rsid w:val="008F50A1"/>
    <w:rsid w:val="008F619A"/>
    <w:rsid w:val="0090182B"/>
    <w:rsid w:val="009076EF"/>
    <w:rsid w:val="00911B3B"/>
    <w:rsid w:val="00911CF7"/>
    <w:rsid w:val="00914685"/>
    <w:rsid w:val="00916DC1"/>
    <w:rsid w:val="00922DE7"/>
    <w:rsid w:val="00924B62"/>
    <w:rsid w:val="00940279"/>
    <w:rsid w:val="00950973"/>
    <w:rsid w:val="00951EDC"/>
    <w:rsid w:val="009762B3"/>
    <w:rsid w:val="0098305E"/>
    <w:rsid w:val="009B470C"/>
    <w:rsid w:val="009C3060"/>
    <w:rsid w:val="009E76C4"/>
    <w:rsid w:val="00A00DF3"/>
    <w:rsid w:val="00A0429C"/>
    <w:rsid w:val="00A1673C"/>
    <w:rsid w:val="00A21968"/>
    <w:rsid w:val="00A21988"/>
    <w:rsid w:val="00A341A5"/>
    <w:rsid w:val="00A34D1B"/>
    <w:rsid w:val="00A40C70"/>
    <w:rsid w:val="00A621DE"/>
    <w:rsid w:val="00A6551D"/>
    <w:rsid w:val="00A655BE"/>
    <w:rsid w:val="00A85249"/>
    <w:rsid w:val="00A968CB"/>
    <w:rsid w:val="00AA1EC9"/>
    <w:rsid w:val="00AA2D7F"/>
    <w:rsid w:val="00AA700C"/>
    <w:rsid w:val="00AB3764"/>
    <w:rsid w:val="00AD143D"/>
    <w:rsid w:val="00AE2B95"/>
    <w:rsid w:val="00AF4B6E"/>
    <w:rsid w:val="00AF6495"/>
    <w:rsid w:val="00B034B6"/>
    <w:rsid w:val="00B040E3"/>
    <w:rsid w:val="00B15172"/>
    <w:rsid w:val="00B204F4"/>
    <w:rsid w:val="00B206D8"/>
    <w:rsid w:val="00B3734E"/>
    <w:rsid w:val="00B40BD4"/>
    <w:rsid w:val="00B6279A"/>
    <w:rsid w:val="00B62AF8"/>
    <w:rsid w:val="00B66148"/>
    <w:rsid w:val="00B7536B"/>
    <w:rsid w:val="00B91ECD"/>
    <w:rsid w:val="00B96782"/>
    <w:rsid w:val="00BA213B"/>
    <w:rsid w:val="00BC09BF"/>
    <w:rsid w:val="00BC7788"/>
    <w:rsid w:val="00BE1AD3"/>
    <w:rsid w:val="00BE4886"/>
    <w:rsid w:val="00BE6617"/>
    <w:rsid w:val="00BF1513"/>
    <w:rsid w:val="00BF3E86"/>
    <w:rsid w:val="00C03CE1"/>
    <w:rsid w:val="00C116AC"/>
    <w:rsid w:val="00C27D98"/>
    <w:rsid w:val="00C33825"/>
    <w:rsid w:val="00C454A6"/>
    <w:rsid w:val="00C47398"/>
    <w:rsid w:val="00C47AEF"/>
    <w:rsid w:val="00C52346"/>
    <w:rsid w:val="00C606EE"/>
    <w:rsid w:val="00C62BE3"/>
    <w:rsid w:val="00C62FFE"/>
    <w:rsid w:val="00C66483"/>
    <w:rsid w:val="00C92005"/>
    <w:rsid w:val="00C967F6"/>
    <w:rsid w:val="00CB3F7B"/>
    <w:rsid w:val="00CB4126"/>
    <w:rsid w:val="00CB6B5E"/>
    <w:rsid w:val="00CC3C19"/>
    <w:rsid w:val="00CC7346"/>
    <w:rsid w:val="00CD016D"/>
    <w:rsid w:val="00CE302C"/>
    <w:rsid w:val="00CF72D6"/>
    <w:rsid w:val="00D00F2A"/>
    <w:rsid w:val="00D06283"/>
    <w:rsid w:val="00D11AED"/>
    <w:rsid w:val="00D30DC1"/>
    <w:rsid w:val="00D43D43"/>
    <w:rsid w:val="00D45F81"/>
    <w:rsid w:val="00D46F88"/>
    <w:rsid w:val="00D7248E"/>
    <w:rsid w:val="00D77BFB"/>
    <w:rsid w:val="00D81F05"/>
    <w:rsid w:val="00D86D32"/>
    <w:rsid w:val="00D91152"/>
    <w:rsid w:val="00D967E9"/>
    <w:rsid w:val="00DA4577"/>
    <w:rsid w:val="00DB2614"/>
    <w:rsid w:val="00DC0B0C"/>
    <w:rsid w:val="00DC4478"/>
    <w:rsid w:val="00DC5599"/>
    <w:rsid w:val="00DE0833"/>
    <w:rsid w:val="00DF69F6"/>
    <w:rsid w:val="00E001BA"/>
    <w:rsid w:val="00E00B62"/>
    <w:rsid w:val="00E02337"/>
    <w:rsid w:val="00E02981"/>
    <w:rsid w:val="00E04757"/>
    <w:rsid w:val="00E12019"/>
    <w:rsid w:val="00E12527"/>
    <w:rsid w:val="00E37F0B"/>
    <w:rsid w:val="00E44546"/>
    <w:rsid w:val="00E6552A"/>
    <w:rsid w:val="00E72DFE"/>
    <w:rsid w:val="00E749F3"/>
    <w:rsid w:val="00E87B26"/>
    <w:rsid w:val="00EA7A8A"/>
    <w:rsid w:val="00EB04F6"/>
    <w:rsid w:val="00EB432D"/>
    <w:rsid w:val="00EC3ECB"/>
    <w:rsid w:val="00EC4CE7"/>
    <w:rsid w:val="00EC6213"/>
    <w:rsid w:val="00EC6D34"/>
    <w:rsid w:val="00ED53EA"/>
    <w:rsid w:val="00EE0858"/>
    <w:rsid w:val="00EE2CCC"/>
    <w:rsid w:val="00EF092D"/>
    <w:rsid w:val="00EF4218"/>
    <w:rsid w:val="00EF5430"/>
    <w:rsid w:val="00F00424"/>
    <w:rsid w:val="00F020B7"/>
    <w:rsid w:val="00F03BF3"/>
    <w:rsid w:val="00F11DA8"/>
    <w:rsid w:val="00F32F76"/>
    <w:rsid w:val="00F3733A"/>
    <w:rsid w:val="00F430D0"/>
    <w:rsid w:val="00F44963"/>
    <w:rsid w:val="00F514C2"/>
    <w:rsid w:val="00F60E86"/>
    <w:rsid w:val="00F63628"/>
    <w:rsid w:val="00F772FE"/>
    <w:rsid w:val="00F91D7F"/>
    <w:rsid w:val="00FA5863"/>
    <w:rsid w:val="00FB5E0D"/>
    <w:rsid w:val="00FC1C84"/>
    <w:rsid w:val="00FC2D4F"/>
    <w:rsid w:val="00FD2C09"/>
    <w:rsid w:val="00FD3DB7"/>
    <w:rsid w:val="00FE4944"/>
    <w:rsid w:val="00FE5EB3"/>
    <w:rsid w:val="00FE6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C0BCDCF"/>
  <w15:docId w15:val="{695171F2-3F64-45C2-98FD-1765DA05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BF4"/>
  </w:style>
  <w:style w:type="paragraph" w:styleId="Ttulo1">
    <w:name w:val="heading 1"/>
    <w:basedOn w:val="Normal"/>
    <w:next w:val="Normal"/>
    <w:qFormat/>
    <w:rsid w:val="004F0BF4"/>
    <w:pPr>
      <w:keepNext/>
      <w:ind w:right="-1085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4F0BF4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4F0BF4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rsid w:val="004F0BF4"/>
    <w:pPr>
      <w:keepNext/>
      <w:jc w:val="both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4F0BF4"/>
    <w:pPr>
      <w:keepNext/>
      <w:ind w:left="1410"/>
      <w:outlineLvl w:val="4"/>
    </w:pPr>
    <w:rPr>
      <w:rFonts w:ascii="Arial" w:hAnsi="Arial"/>
      <w:b/>
      <w:sz w:val="24"/>
    </w:rPr>
  </w:style>
  <w:style w:type="paragraph" w:styleId="Ttulo6">
    <w:name w:val="heading 6"/>
    <w:basedOn w:val="Normal"/>
    <w:next w:val="Normal"/>
    <w:qFormat/>
    <w:rsid w:val="004F0BF4"/>
    <w:pPr>
      <w:keepNext/>
      <w:ind w:left="1410"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4F0BF4"/>
    <w:pPr>
      <w:keepNext/>
      <w:jc w:val="right"/>
      <w:outlineLvl w:val="6"/>
    </w:pPr>
    <w:rPr>
      <w:rFonts w:ascii="Arial" w:hAnsi="Arial"/>
      <w:b/>
      <w:sz w:val="28"/>
    </w:rPr>
  </w:style>
  <w:style w:type="paragraph" w:styleId="Ttulo8">
    <w:name w:val="heading 8"/>
    <w:basedOn w:val="Normal"/>
    <w:next w:val="Normal"/>
    <w:qFormat/>
    <w:rsid w:val="004F0BF4"/>
    <w:pPr>
      <w:keepNext/>
      <w:jc w:val="right"/>
      <w:outlineLvl w:val="7"/>
    </w:pPr>
    <w:rPr>
      <w:rFonts w:ascii="Arial" w:hAnsi="Arial"/>
      <w:b/>
      <w:sz w:val="40"/>
    </w:rPr>
  </w:style>
  <w:style w:type="paragraph" w:styleId="Ttulo9">
    <w:name w:val="heading 9"/>
    <w:basedOn w:val="Normal"/>
    <w:next w:val="Normal"/>
    <w:qFormat/>
    <w:rsid w:val="004F0BF4"/>
    <w:pPr>
      <w:keepNext/>
      <w:jc w:val="right"/>
      <w:outlineLvl w:val="8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4F0BF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4F0BF4"/>
    <w:pPr>
      <w:tabs>
        <w:tab w:val="center" w:pos="4419"/>
        <w:tab w:val="right" w:pos="8838"/>
      </w:tabs>
    </w:pPr>
  </w:style>
  <w:style w:type="character" w:styleId="Hyperlink">
    <w:name w:val="Hyperlink"/>
    <w:rsid w:val="004F0BF4"/>
    <w:rPr>
      <w:color w:val="0000FF"/>
      <w:u w:val="single"/>
    </w:rPr>
  </w:style>
  <w:style w:type="paragraph" w:styleId="Corpodetexto">
    <w:name w:val="Body Text"/>
    <w:basedOn w:val="Normal"/>
    <w:rsid w:val="004F0BF4"/>
    <w:pPr>
      <w:jc w:val="both"/>
    </w:pPr>
    <w:rPr>
      <w:rFonts w:ascii="Arial" w:hAnsi="Arial"/>
      <w:sz w:val="24"/>
    </w:rPr>
  </w:style>
  <w:style w:type="paragraph" w:styleId="Recuodecorpodetexto">
    <w:name w:val="Body Text Indent"/>
    <w:basedOn w:val="Normal"/>
    <w:rsid w:val="004F0BF4"/>
    <w:pPr>
      <w:ind w:firstLine="708"/>
      <w:jc w:val="both"/>
    </w:pPr>
    <w:rPr>
      <w:rFonts w:ascii="Arial" w:hAnsi="Arial"/>
      <w:sz w:val="24"/>
    </w:rPr>
  </w:style>
  <w:style w:type="paragraph" w:styleId="Recuodecorpodetexto2">
    <w:name w:val="Body Text Indent 2"/>
    <w:basedOn w:val="Normal"/>
    <w:rsid w:val="004F0BF4"/>
    <w:pPr>
      <w:ind w:left="450"/>
      <w:jc w:val="both"/>
    </w:pPr>
  </w:style>
  <w:style w:type="paragraph" w:styleId="Textoembloco">
    <w:name w:val="Block Text"/>
    <w:basedOn w:val="Normal"/>
    <w:rsid w:val="004F0BF4"/>
    <w:pPr>
      <w:ind w:left="993" w:right="1132"/>
      <w:jc w:val="both"/>
    </w:pPr>
    <w:rPr>
      <w:rFonts w:ascii="Arial" w:hAnsi="Arial"/>
    </w:rPr>
  </w:style>
  <w:style w:type="paragraph" w:styleId="Corpodetexto2">
    <w:name w:val="Body Text 2"/>
    <w:basedOn w:val="Normal"/>
    <w:rsid w:val="004F0BF4"/>
    <w:pPr>
      <w:jc w:val="both"/>
    </w:pPr>
    <w:rPr>
      <w:rFonts w:ascii="Arial" w:hAnsi="Arial"/>
      <w:sz w:val="22"/>
    </w:rPr>
  </w:style>
  <w:style w:type="character" w:styleId="HiperlinkVisitado">
    <w:name w:val="FollowedHyperlink"/>
    <w:rsid w:val="004F0BF4"/>
    <w:rPr>
      <w:color w:val="800080"/>
      <w:u w:val="single"/>
    </w:rPr>
  </w:style>
  <w:style w:type="paragraph" w:styleId="Recuodecorpodetexto3">
    <w:name w:val="Body Text Indent 3"/>
    <w:basedOn w:val="Normal"/>
    <w:rsid w:val="004F0BF4"/>
    <w:pPr>
      <w:ind w:firstLine="708"/>
      <w:jc w:val="both"/>
    </w:pPr>
    <w:rPr>
      <w:rFonts w:ascii="Verdana" w:hAnsi="Verdana"/>
    </w:rPr>
  </w:style>
  <w:style w:type="paragraph" w:styleId="TextosemFormatao">
    <w:name w:val="Plain Text"/>
    <w:basedOn w:val="Normal"/>
    <w:rsid w:val="004F0BF4"/>
    <w:rPr>
      <w:rFonts w:ascii="Courier New" w:hAnsi="Courier New" w:cs="Courier New"/>
    </w:rPr>
  </w:style>
  <w:style w:type="paragraph" w:customStyle="1" w:styleId="xl26">
    <w:name w:val="xl26"/>
    <w:basedOn w:val="Normal"/>
    <w:rsid w:val="004F0BF4"/>
    <w:pP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27">
    <w:name w:val="xl27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28">
    <w:name w:val="xl28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29">
    <w:name w:val="xl29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0">
    <w:name w:val="xl30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1">
    <w:name w:val="xl31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2">
    <w:name w:val="xl32"/>
    <w:basedOn w:val="Normal"/>
    <w:rsid w:val="004F0BF4"/>
    <w:pPr>
      <w:spacing w:before="100" w:beforeAutospacing="1" w:after="100" w:afterAutospacing="1"/>
    </w:pPr>
    <w:rPr>
      <w:rFonts w:ascii="Arial Narrow" w:hAnsi="Arial Narrow"/>
      <w:b/>
      <w:bCs/>
      <w:sz w:val="24"/>
      <w:szCs w:val="24"/>
    </w:rPr>
  </w:style>
  <w:style w:type="paragraph" w:customStyle="1" w:styleId="xl33">
    <w:name w:val="xl33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4">
    <w:name w:val="xl34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5">
    <w:name w:val="xl35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6">
    <w:name w:val="xl36"/>
    <w:basedOn w:val="Normal"/>
    <w:rsid w:val="004F0BF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7">
    <w:name w:val="xl37"/>
    <w:basedOn w:val="Normal"/>
    <w:rsid w:val="004F0B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8">
    <w:name w:val="xl38"/>
    <w:basedOn w:val="Normal"/>
    <w:rsid w:val="004F0BF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39">
    <w:name w:val="xl39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0">
    <w:name w:val="xl40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1">
    <w:name w:val="xl41"/>
    <w:basedOn w:val="Normal"/>
    <w:rsid w:val="004F0BF4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2">
    <w:name w:val="xl42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3">
    <w:name w:val="xl43"/>
    <w:basedOn w:val="Normal"/>
    <w:rsid w:val="004F0B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4">
    <w:name w:val="xl44"/>
    <w:basedOn w:val="Normal"/>
    <w:rsid w:val="004F0BF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Narrow" w:hAnsi="Arial Narrow"/>
      <w:sz w:val="24"/>
      <w:szCs w:val="24"/>
    </w:rPr>
  </w:style>
  <w:style w:type="paragraph" w:customStyle="1" w:styleId="xl45">
    <w:name w:val="xl45"/>
    <w:basedOn w:val="Normal"/>
    <w:rsid w:val="004F0BF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customStyle="1" w:styleId="xl46">
    <w:name w:val="xl46"/>
    <w:basedOn w:val="Normal"/>
    <w:rsid w:val="004F0BF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Narrow" w:hAnsi="Arial Narrow"/>
      <w:sz w:val="24"/>
      <w:szCs w:val="24"/>
    </w:rPr>
  </w:style>
  <w:style w:type="paragraph" w:styleId="Corpodetexto3">
    <w:name w:val="Body Text 3"/>
    <w:basedOn w:val="Normal"/>
    <w:rsid w:val="004F0BF4"/>
    <w:pPr>
      <w:jc w:val="both"/>
    </w:pPr>
    <w:rPr>
      <w:rFonts w:ascii="Verdana" w:hAnsi="Verdana" w:cs="Arial"/>
      <w:color w:val="003366"/>
      <w:sz w:val="24"/>
    </w:rPr>
  </w:style>
  <w:style w:type="character" w:customStyle="1" w:styleId="estilodecorreioeletrnico19">
    <w:name w:val="estilodecorreioeletrnico19"/>
    <w:rsid w:val="004F0BF4"/>
    <w:rPr>
      <w:rFonts w:ascii="Arial" w:hAnsi="Arial" w:cs="Arial"/>
      <w:color w:val="000000"/>
      <w:sz w:val="20"/>
    </w:rPr>
  </w:style>
  <w:style w:type="character" w:styleId="Nmerodepgina">
    <w:name w:val="page number"/>
    <w:basedOn w:val="Fontepargpadro"/>
    <w:rsid w:val="004F0BF4"/>
  </w:style>
  <w:style w:type="paragraph" w:styleId="NormalWeb">
    <w:name w:val="Normal (Web)"/>
    <w:aliases w:val="Normal (Web) Char Char Char Char Char"/>
    <w:basedOn w:val="Normal"/>
    <w:uiPriority w:val="99"/>
    <w:rsid w:val="004F0BF4"/>
    <w:pPr>
      <w:spacing w:before="100" w:beforeAutospacing="1" w:after="100" w:afterAutospacing="1"/>
    </w:pPr>
    <w:rPr>
      <w:rFonts w:ascii="Verdana" w:eastAsia="SimSun" w:hAnsi="Verdana"/>
      <w:sz w:val="16"/>
      <w:szCs w:val="16"/>
      <w:lang w:eastAsia="zh-CN"/>
    </w:rPr>
  </w:style>
  <w:style w:type="character" w:styleId="Forte">
    <w:name w:val="Strong"/>
    <w:uiPriority w:val="22"/>
    <w:qFormat/>
    <w:rsid w:val="004F0BF4"/>
    <w:rPr>
      <w:b/>
      <w:bCs/>
    </w:rPr>
  </w:style>
  <w:style w:type="paragraph" w:styleId="Textodebalo">
    <w:name w:val="Balloon Text"/>
    <w:basedOn w:val="Normal"/>
    <w:semiHidden/>
    <w:rsid w:val="004F0BF4"/>
    <w:rPr>
      <w:rFonts w:ascii="Tahoma" w:hAnsi="Tahoma" w:cs="Tahoma"/>
      <w:sz w:val="16"/>
      <w:szCs w:val="16"/>
    </w:rPr>
  </w:style>
  <w:style w:type="paragraph" w:styleId="Pr-formataoHTML">
    <w:name w:val="HTML Preformatted"/>
    <w:basedOn w:val="Normal"/>
    <w:rsid w:val="004F0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</w:rPr>
  </w:style>
  <w:style w:type="paragraph" w:styleId="Ttulo">
    <w:name w:val="Title"/>
    <w:basedOn w:val="Normal"/>
    <w:qFormat/>
    <w:rsid w:val="004F0BF4"/>
    <w:pPr>
      <w:jc w:val="center"/>
    </w:pPr>
    <w:rPr>
      <w:b/>
      <w:sz w:val="24"/>
    </w:rPr>
  </w:style>
  <w:style w:type="paragraph" w:customStyle="1" w:styleId="msproject2003-corpo">
    <w:name w:val="msproject 2003-corpo"/>
    <w:basedOn w:val="Normal"/>
    <w:link w:val="msproject2003-corpoChar1"/>
    <w:rsid w:val="00D967E9"/>
    <w:pPr>
      <w:jc w:val="both"/>
    </w:pPr>
    <w:rPr>
      <w:rFonts w:ascii="Arial" w:hAnsi="Arial" w:cs="Arial"/>
      <w:w w:val="80"/>
      <w:sz w:val="22"/>
      <w:szCs w:val="22"/>
    </w:rPr>
  </w:style>
  <w:style w:type="character" w:customStyle="1" w:styleId="msproject2003-corpoChar1">
    <w:name w:val="msproject 2003-corpo Char1"/>
    <w:link w:val="msproject2003-corpo"/>
    <w:rsid w:val="00D967E9"/>
    <w:rPr>
      <w:rFonts w:ascii="Arial" w:hAnsi="Arial" w:cs="Arial"/>
      <w:w w:val="80"/>
      <w:sz w:val="22"/>
      <w:szCs w:val="22"/>
      <w:lang w:val="pt-BR" w:eastAsia="pt-BR" w:bidi="ar-SA"/>
    </w:rPr>
  </w:style>
  <w:style w:type="paragraph" w:styleId="EndereoHTML">
    <w:name w:val="HTML Address"/>
    <w:basedOn w:val="Normal"/>
    <w:rsid w:val="0081083C"/>
    <w:rPr>
      <w:i/>
      <w:iCs/>
      <w:sz w:val="24"/>
      <w:szCs w:val="24"/>
    </w:rPr>
  </w:style>
  <w:style w:type="character" w:styleId="nfase">
    <w:name w:val="Emphasis"/>
    <w:uiPriority w:val="20"/>
    <w:qFormat/>
    <w:rsid w:val="0081083C"/>
    <w:rPr>
      <w:i/>
      <w:iCs/>
    </w:rPr>
  </w:style>
  <w:style w:type="character" w:customStyle="1" w:styleId="bodytext">
    <w:name w:val="bodytext"/>
    <w:rsid w:val="0081083C"/>
    <w:rPr>
      <w:rFonts w:ascii="Arial" w:hAnsi="Arial" w:cs="Arial"/>
    </w:rPr>
  </w:style>
  <w:style w:type="character" w:customStyle="1" w:styleId="MRD-textocinzaChar">
    <w:name w:val="MRD-texto cinza Char"/>
    <w:rsid w:val="0081083C"/>
    <w:rPr>
      <w:rFonts w:ascii="Arial" w:eastAsia="SimSun" w:hAnsi="Arial" w:cs="Arial"/>
      <w:w w:val="70"/>
      <w:sz w:val="24"/>
      <w:szCs w:val="24"/>
      <w:lang w:val="pt-BR" w:eastAsia="zh-CN" w:bidi="ar-SA"/>
    </w:rPr>
  </w:style>
  <w:style w:type="paragraph" w:customStyle="1" w:styleId="MSProject2003-T2">
    <w:name w:val="MSProject 2003-T2"/>
    <w:basedOn w:val="Normal"/>
    <w:autoRedefine/>
    <w:rsid w:val="0081083C"/>
    <w:pPr>
      <w:tabs>
        <w:tab w:val="left" w:pos="6437"/>
      </w:tabs>
    </w:pPr>
    <w:rPr>
      <w:rFonts w:ascii="Trebuchet MS" w:eastAsia="SimSun" w:hAnsi="Trebuchet MS"/>
      <w:b/>
      <w:bCs/>
      <w:caps/>
      <w:w w:val="60"/>
      <w:sz w:val="36"/>
      <w:szCs w:val="36"/>
    </w:rPr>
  </w:style>
  <w:style w:type="paragraph" w:customStyle="1" w:styleId="MRD-textopmbok">
    <w:name w:val="MRD-texto pmbok"/>
    <w:basedOn w:val="Normal"/>
    <w:rsid w:val="0081083C"/>
    <w:pPr>
      <w:shd w:val="clear" w:color="auto" w:fill="E6E6E6"/>
      <w:autoSpaceDE w:val="0"/>
      <w:autoSpaceDN w:val="0"/>
      <w:adjustRightInd w:val="0"/>
      <w:jc w:val="both"/>
    </w:pPr>
    <w:rPr>
      <w:rFonts w:ascii="Arial" w:eastAsia="SimSun" w:hAnsi="Arial" w:cs="Arial"/>
      <w:w w:val="70"/>
      <w:sz w:val="24"/>
      <w:szCs w:val="24"/>
      <w:lang w:eastAsia="zh-CN"/>
    </w:rPr>
  </w:style>
  <w:style w:type="paragraph" w:customStyle="1" w:styleId="MSProject2003-T3">
    <w:name w:val="MSProject 2003-T3"/>
    <w:basedOn w:val="Normal"/>
    <w:autoRedefine/>
    <w:rsid w:val="0081083C"/>
    <w:pPr>
      <w:jc w:val="both"/>
    </w:pPr>
    <w:rPr>
      <w:rFonts w:ascii="Arial" w:hAnsi="Arial" w:cs="Arial"/>
      <w:caps/>
      <w:w w:val="60"/>
      <w:sz w:val="32"/>
      <w:szCs w:val="32"/>
    </w:rPr>
  </w:style>
  <w:style w:type="paragraph" w:customStyle="1" w:styleId="Default">
    <w:name w:val="Default"/>
    <w:rsid w:val="008108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WebCharCharCharCharCharCharChar">
    <w:name w:val="Normal (Web) Char Char Char Char Char Char Char"/>
    <w:rsid w:val="0081083C"/>
    <w:rPr>
      <w:rFonts w:ascii="Verdana" w:eastAsia="SimSun" w:hAnsi="Verdana"/>
      <w:sz w:val="16"/>
      <w:szCs w:val="16"/>
      <w:lang w:val="pt-BR" w:eastAsia="zh-CN" w:bidi="ar-SA"/>
    </w:rPr>
  </w:style>
  <w:style w:type="paragraph" w:styleId="Textodenotaderodap">
    <w:name w:val="footnote text"/>
    <w:basedOn w:val="Normal"/>
    <w:link w:val="TextodenotaderodapChar"/>
    <w:semiHidden/>
    <w:rsid w:val="0081083C"/>
  </w:style>
  <w:style w:type="paragraph" w:customStyle="1" w:styleId="NormalArial">
    <w:name w:val="Normal + Arial"/>
    <w:aliases w:val="10 pt,Justificado,À esquerda:  1,59 cm"/>
    <w:basedOn w:val="MSProject2003-T2"/>
    <w:rsid w:val="0081083C"/>
    <w:rPr>
      <w:rFonts w:ascii="Arial" w:eastAsia="Times New Roman" w:hAnsi="Arial" w:cs="Arial"/>
      <w:b w:val="0"/>
      <w:bCs w:val="0"/>
      <w:caps w:val="0"/>
      <w:noProof/>
      <w:w w:val="100"/>
      <w:sz w:val="24"/>
      <w:szCs w:val="24"/>
    </w:rPr>
  </w:style>
  <w:style w:type="paragraph" w:styleId="Legenda">
    <w:name w:val="caption"/>
    <w:basedOn w:val="Normal"/>
    <w:next w:val="Normal"/>
    <w:qFormat/>
    <w:rsid w:val="0081083C"/>
    <w:pPr>
      <w:spacing w:before="120" w:after="120"/>
    </w:pPr>
    <w:rPr>
      <w:b/>
      <w:bCs/>
    </w:rPr>
  </w:style>
  <w:style w:type="character" w:customStyle="1" w:styleId="accesshide1">
    <w:name w:val="accesshide1"/>
    <w:basedOn w:val="Fontepargpadro"/>
    <w:rsid w:val="0081083C"/>
  </w:style>
  <w:style w:type="character" w:customStyle="1" w:styleId="censoredtext1">
    <w:name w:val="censoredtext1"/>
    <w:rsid w:val="0081083C"/>
    <w:rPr>
      <w:color w:val="000000"/>
      <w:shd w:val="clear" w:color="auto" w:fill="000000"/>
    </w:rPr>
  </w:style>
  <w:style w:type="character" w:styleId="Refdenotaderodap">
    <w:name w:val="footnote reference"/>
    <w:semiHidden/>
    <w:rsid w:val="00365CB1"/>
    <w:rPr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E02981"/>
    <w:rPr>
      <w:color w:val="808080"/>
      <w:shd w:val="clear" w:color="auto" w:fill="E6E6E6"/>
    </w:rPr>
  </w:style>
  <w:style w:type="character" w:customStyle="1" w:styleId="instancename">
    <w:name w:val="instancename"/>
    <w:basedOn w:val="Fontepargpadro"/>
    <w:rsid w:val="00610D84"/>
  </w:style>
  <w:style w:type="character" w:customStyle="1" w:styleId="accesshide">
    <w:name w:val="accesshide"/>
    <w:basedOn w:val="Fontepargpadro"/>
    <w:rsid w:val="00610D84"/>
  </w:style>
  <w:style w:type="paragraph" w:styleId="PargrafodaLista">
    <w:name w:val="List Paragraph"/>
    <w:basedOn w:val="Normal"/>
    <w:uiPriority w:val="34"/>
    <w:qFormat/>
    <w:rsid w:val="007773D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506591"/>
  </w:style>
  <w:style w:type="character" w:customStyle="1" w:styleId="RodapChar">
    <w:name w:val="Rodapé Char"/>
    <w:basedOn w:val="Fontepargpadro"/>
    <w:link w:val="Rodap"/>
    <w:rsid w:val="00123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4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93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38366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96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1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35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30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92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83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16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26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1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3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19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2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9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571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02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84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6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5195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24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8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05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48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0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56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873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92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13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0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58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48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8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72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09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8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758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1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07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32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186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5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0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80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35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96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10662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8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1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4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5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9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206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56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19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8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5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179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46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2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525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837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2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7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847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3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0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9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68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60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96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02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058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58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9272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27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36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4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38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0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1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19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63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75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630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38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31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37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7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87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27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197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98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38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4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93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81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71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867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7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4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8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94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23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4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1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231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09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1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13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3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38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3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50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00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0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794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7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37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4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304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8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4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9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65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66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03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47678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8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5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30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8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58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168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36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78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90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47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4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0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391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26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712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04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1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106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200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21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37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9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87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47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68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32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61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951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3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3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4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188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24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186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1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26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18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424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00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40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12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76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05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793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500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0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7769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7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78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878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728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9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36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5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46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7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7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73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93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26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5857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9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26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89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107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452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98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3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2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6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12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74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78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3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82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66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68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71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531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8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7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879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2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33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77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3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5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73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0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95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85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10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8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1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23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45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9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37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4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8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19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904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8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1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8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44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29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2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40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30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19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83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9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28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12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0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73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07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404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06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72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9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20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113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3161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92558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6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35172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single" w:sz="36" w:space="11" w:color="EEEEEE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6062">
                          <w:blockQuote w:val="1"/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220364">
                          <w:blockQuote w:val="1"/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56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4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3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86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318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43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66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84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0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28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1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65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14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53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3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47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30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48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6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963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9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39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7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71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405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9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79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4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7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4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10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113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9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14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13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84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416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88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7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3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49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1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45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574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2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0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9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78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4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82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810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69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0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85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75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60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18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26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574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2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4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8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6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005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987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78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06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16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414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3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ecthos.nucleoead.net/moodle/mod/resource/view.php?id=7072" TargetMode="External"/><Relationship Id="rId21" Type="http://schemas.openxmlformats.org/officeDocument/2006/relationships/hyperlink" Target="http://ecthos.nucleoead.net/moodle/mod/assign/view.php?id=5657" TargetMode="External"/><Relationship Id="rId42" Type="http://schemas.openxmlformats.org/officeDocument/2006/relationships/hyperlink" Target="http://ecthos.nucleoead.net/moodle/mod/url/view.php?id=4282" TargetMode="External"/><Relationship Id="rId47" Type="http://schemas.openxmlformats.org/officeDocument/2006/relationships/hyperlink" Target="http://ecthos.nucleoead.net/moodle/mod/page/view.php?id=7025" TargetMode="External"/><Relationship Id="rId63" Type="http://schemas.openxmlformats.org/officeDocument/2006/relationships/hyperlink" Target="http://ecthos.nucleoead.net/moodle/mod/url/view.php?id=4261" TargetMode="External"/><Relationship Id="rId68" Type="http://schemas.openxmlformats.org/officeDocument/2006/relationships/hyperlink" Target="http://ecthos.nucleoead.net/moodle/mod/url/view.php?id=4295" TargetMode="External"/><Relationship Id="rId16" Type="http://schemas.openxmlformats.org/officeDocument/2006/relationships/hyperlink" Target="http://ecthos.nucleoead.net/moodle/mod/forum/view.php?id=7067" TargetMode="External"/><Relationship Id="rId11" Type="http://schemas.openxmlformats.org/officeDocument/2006/relationships/hyperlink" Target="http://ecthos.nucleoead.net/moodle/mod/url/view.php?id=7043" TargetMode="External"/><Relationship Id="rId24" Type="http://schemas.openxmlformats.org/officeDocument/2006/relationships/hyperlink" Target="http://ecthos.nucleoead.net/moodle/mod/assign/view.php?id=5665" TargetMode="External"/><Relationship Id="rId32" Type="http://schemas.openxmlformats.org/officeDocument/2006/relationships/hyperlink" Target="http://ecthos.nucleoead.net/moodle/mod/resource/view.php?id=7070" TargetMode="External"/><Relationship Id="rId37" Type="http://schemas.openxmlformats.org/officeDocument/2006/relationships/hyperlink" Target="http://ecthos.nucleoead.net/moodle/mod/url/view.php?id=6860" TargetMode="External"/><Relationship Id="rId40" Type="http://schemas.openxmlformats.org/officeDocument/2006/relationships/hyperlink" Target="http://ecthos.nucleoead.net/moodle/mod/assign/view.php?id=5658" TargetMode="External"/><Relationship Id="rId45" Type="http://schemas.openxmlformats.org/officeDocument/2006/relationships/hyperlink" Target="http://ecthos.nucleoead.net/moodle/mod/assign/view.php?id=5662" TargetMode="External"/><Relationship Id="rId53" Type="http://schemas.openxmlformats.org/officeDocument/2006/relationships/hyperlink" Target="http://ecthos.nucleoead.net/moodle/mod/url/view.php?id=4291" TargetMode="External"/><Relationship Id="rId58" Type="http://schemas.openxmlformats.org/officeDocument/2006/relationships/hyperlink" Target="http://ecthos.nucleoead.net/moodle/mod/forum/view.php?id=4258" TargetMode="External"/><Relationship Id="rId66" Type="http://schemas.openxmlformats.org/officeDocument/2006/relationships/hyperlink" Target="http://ecthos.nucleoead.net/moodle/mod/assign/view.php?id=5656" TargetMode="External"/><Relationship Id="rId74" Type="http://schemas.openxmlformats.org/officeDocument/2006/relationships/hyperlink" Target="http://ecthos.nucleoead.net/moodle/mod/forum/view.php?id=4267" TargetMode="External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ecthos.nucleoead.net/moodle/mod/page/view.php?id=7032" TargetMode="External"/><Relationship Id="rId19" Type="http://schemas.openxmlformats.org/officeDocument/2006/relationships/hyperlink" Target="http://ecthos.nucleoead.net/moodle/mod/page/view.php?id=7019" TargetMode="External"/><Relationship Id="rId14" Type="http://schemas.openxmlformats.org/officeDocument/2006/relationships/hyperlink" Target="http://ecthos.nucleoead.net/moodle/mod/page/view.php?id=7069" TargetMode="External"/><Relationship Id="rId22" Type="http://schemas.openxmlformats.org/officeDocument/2006/relationships/hyperlink" Target="http://ecthos.nucleoead.net/moodle/mod/page/view.php?id=7020" TargetMode="External"/><Relationship Id="rId27" Type="http://schemas.openxmlformats.org/officeDocument/2006/relationships/hyperlink" Target="http://ecthos.nucleoead.net/moodle/mod/url/view.php?id=4219" TargetMode="External"/><Relationship Id="rId30" Type="http://schemas.openxmlformats.org/officeDocument/2006/relationships/hyperlink" Target="http://www.ecthos.com/ecthosEAD/files/spider-spu/modo%20015.rar" TargetMode="External"/><Relationship Id="rId35" Type="http://schemas.openxmlformats.org/officeDocument/2006/relationships/hyperlink" Target="http://ecthos.nucleoead.net/moodle/mod/assign/view.php?id=5666" TargetMode="External"/><Relationship Id="rId43" Type="http://schemas.openxmlformats.org/officeDocument/2006/relationships/hyperlink" Target="http://ecthos.nucleoead.net/moodle/mod/url/view.php?id=4283" TargetMode="External"/><Relationship Id="rId48" Type="http://schemas.openxmlformats.org/officeDocument/2006/relationships/hyperlink" Target="http://ecthos.nucleoead.net/moodle/mod/url/view.php?id=4254" TargetMode="External"/><Relationship Id="rId56" Type="http://schemas.openxmlformats.org/officeDocument/2006/relationships/hyperlink" Target="http://ecthos.nucleoead.net/moodle/mod/url/view.php?id=4292" TargetMode="External"/><Relationship Id="rId64" Type="http://schemas.openxmlformats.org/officeDocument/2006/relationships/hyperlink" Target="http://ecthos.nucleoead.net/moodle/mod/assign/view.php?id=5660" TargetMode="External"/><Relationship Id="rId69" Type="http://schemas.openxmlformats.org/officeDocument/2006/relationships/hyperlink" Target="http://ecthos.nucleoead.net/moodle/mod/url/view.php?id=4296" TargetMode="External"/><Relationship Id="rId77" Type="http://schemas.openxmlformats.org/officeDocument/2006/relationships/footer" Target="footer1.xml"/><Relationship Id="rId8" Type="http://schemas.openxmlformats.org/officeDocument/2006/relationships/hyperlink" Target="http://www.ecthos.com.br" TargetMode="External"/><Relationship Id="rId51" Type="http://schemas.openxmlformats.org/officeDocument/2006/relationships/hyperlink" Target="http://ecthos.nucleoead.net/moodle/mod/url/view.php?id=4256" TargetMode="External"/><Relationship Id="rId72" Type="http://schemas.openxmlformats.org/officeDocument/2006/relationships/hyperlink" Target="http://ecthos.nucleoead.net/moodle/mod/forum/view.php?id=4265" TargetMode="External"/><Relationship Id="rId3" Type="http://schemas.openxmlformats.org/officeDocument/2006/relationships/styles" Target="styles.xml"/><Relationship Id="rId12" Type="http://schemas.openxmlformats.org/officeDocument/2006/relationships/hyperlink" Target="http://ecthos.nucleoead.net/moodle/mod/url/view.php?id=7054" TargetMode="External"/><Relationship Id="rId17" Type="http://schemas.openxmlformats.org/officeDocument/2006/relationships/image" Target="media/image1.gif"/><Relationship Id="rId25" Type="http://schemas.openxmlformats.org/officeDocument/2006/relationships/hyperlink" Target="http://ecthos.nucleoead.net/moodle/mod/url/view.php?id=4218" TargetMode="External"/><Relationship Id="rId33" Type="http://schemas.openxmlformats.org/officeDocument/2006/relationships/hyperlink" Target="http://ecthos.nucleoead.net/moodle/mod/forum/view.php?id=4201" TargetMode="External"/><Relationship Id="rId38" Type="http://schemas.openxmlformats.org/officeDocument/2006/relationships/hyperlink" Target="http://ecthos.nucleoead.net/moodle/mod/assign/view.php?id=5661" TargetMode="External"/><Relationship Id="rId46" Type="http://schemas.openxmlformats.org/officeDocument/2006/relationships/hyperlink" Target="http://ecthos.nucleoead.net/moodle/mod/forum/view.php?id=4253" TargetMode="External"/><Relationship Id="rId59" Type="http://schemas.openxmlformats.org/officeDocument/2006/relationships/hyperlink" Target="http://ecthos.nucleoead.net/moodle/mod/assign/view.php?id=5663" TargetMode="External"/><Relationship Id="rId67" Type="http://schemas.openxmlformats.org/officeDocument/2006/relationships/hyperlink" Target="http://ecthos.nucleoead.net/moodle/mod/url/view.php?id=4294" TargetMode="External"/><Relationship Id="rId20" Type="http://schemas.openxmlformats.org/officeDocument/2006/relationships/hyperlink" Target="http://ecthos.nucleoead.net/moodle/mod/url/view.php?id=6859" TargetMode="External"/><Relationship Id="rId41" Type="http://schemas.openxmlformats.org/officeDocument/2006/relationships/hyperlink" Target="http://ecthos.nucleoead.net/moodle/mod/url/view.php?id=4280" TargetMode="External"/><Relationship Id="rId54" Type="http://schemas.openxmlformats.org/officeDocument/2006/relationships/hyperlink" Target="http://ecthos.nucleoead.net/moodle/mod/url/view.php?id=4289" TargetMode="External"/><Relationship Id="rId62" Type="http://schemas.openxmlformats.org/officeDocument/2006/relationships/hyperlink" Target="http://ecthos.nucleoead.net/moodle/mod/url/view.php?id=7078" TargetMode="External"/><Relationship Id="rId70" Type="http://schemas.openxmlformats.org/officeDocument/2006/relationships/hyperlink" Target="http://ecthos.nucleoead.net/moodle/mod/url/view.php?id=4298" TargetMode="External"/><Relationship Id="rId75" Type="http://schemas.openxmlformats.org/officeDocument/2006/relationships/hyperlink" Target="http://www.ectho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ecthos.nucleoead.net/moodle/mod/url/view.php?id=7063" TargetMode="External"/><Relationship Id="rId23" Type="http://schemas.openxmlformats.org/officeDocument/2006/relationships/hyperlink" Target="http://ecthos.nucleoead.net/moodle/mod/url/view.php?id=4248" TargetMode="External"/><Relationship Id="rId28" Type="http://schemas.openxmlformats.org/officeDocument/2006/relationships/hyperlink" Target="http://ecthos.nucleoead.net/moodle/mod/url/view.php?id=4227" TargetMode="External"/><Relationship Id="rId36" Type="http://schemas.openxmlformats.org/officeDocument/2006/relationships/hyperlink" Target="http://ecthos.nucleoead.net/moodle/mod/url/view.php?id=6850" TargetMode="External"/><Relationship Id="rId49" Type="http://schemas.openxmlformats.org/officeDocument/2006/relationships/hyperlink" Target="http://ecthos.nucleoead.net/moodle/mod/assign/view.php?id=5659" TargetMode="External"/><Relationship Id="rId57" Type="http://schemas.openxmlformats.org/officeDocument/2006/relationships/hyperlink" Target="http://ecthos.nucleoead.net/moodle/mod/url/view.php?id=4293" TargetMode="External"/><Relationship Id="rId10" Type="http://schemas.openxmlformats.org/officeDocument/2006/relationships/hyperlink" Target="http://ecthos.nucleoead.net/moodle/mod/url/view.php?id=6726" TargetMode="External"/><Relationship Id="rId31" Type="http://schemas.openxmlformats.org/officeDocument/2006/relationships/hyperlink" Target="http://ecthos.nucleoead.net/moodle/mod/url/view.php?id=4230" TargetMode="External"/><Relationship Id="rId44" Type="http://schemas.openxmlformats.org/officeDocument/2006/relationships/hyperlink" Target="http://ecthos.nucleoead.net/moodle/mod/forum/view.php?id=4251" TargetMode="External"/><Relationship Id="rId52" Type="http://schemas.openxmlformats.org/officeDocument/2006/relationships/hyperlink" Target="http://ecthos.nucleoead.net/moodle/mod/assign/view.php?id=5667" TargetMode="External"/><Relationship Id="rId60" Type="http://schemas.openxmlformats.org/officeDocument/2006/relationships/hyperlink" Target="http://ecthos.nucleoead.net/moodle/mod/forum/view.php?id=4260" TargetMode="External"/><Relationship Id="rId65" Type="http://schemas.openxmlformats.org/officeDocument/2006/relationships/hyperlink" Target="http://ecthos.nucleoead.net/moodle/mod/url/view.php?id=4263" TargetMode="External"/><Relationship Id="rId73" Type="http://schemas.openxmlformats.org/officeDocument/2006/relationships/hyperlink" Target="http://ecthos.nucleoead.net/moodle/mod/assign/view.php?id=5664" TargetMode="External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cthos.nucleoead.net/moodle/mod/forum/view.php?id=6654" TargetMode="External"/><Relationship Id="rId13" Type="http://schemas.openxmlformats.org/officeDocument/2006/relationships/hyperlink" Target="http://ecthos.nucleoead.net/moodle/mod/page/view.php?id=7068" TargetMode="External"/><Relationship Id="rId18" Type="http://schemas.openxmlformats.org/officeDocument/2006/relationships/hyperlink" Target="http://ecthos.nucleoead.net/moodle/mod/page/view.php?id=7018" TargetMode="External"/><Relationship Id="rId39" Type="http://schemas.openxmlformats.org/officeDocument/2006/relationships/hyperlink" Target="http://ecthos.nucleoead.net/moodle/mod/url/view.php?id=6849" TargetMode="External"/><Relationship Id="rId34" Type="http://schemas.openxmlformats.org/officeDocument/2006/relationships/hyperlink" Target="http://ecthos.nucleoead.net/moodle/mod/forum/view.php?id=4215" TargetMode="External"/><Relationship Id="rId50" Type="http://schemas.openxmlformats.org/officeDocument/2006/relationships/hyperlink" Target="http://ecthos.nucleoead.net/moodle/mod/page/view.php?id=7027" TargetMode="External"/><Relationship Id="rId55" Type="http://schemas.openxmlformats.org/officeDocument/2006/relationships/hyperlink" Target="http://ecthos.nucleoead.net/moodle/mod/url/view.php?id=4290" TargetMode="External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hyperlink" Target="http://ecthos.nucleoead.net/moodle/mod/url/view.php?id=4297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ecthos.nucleoead.net/moodle/mod/url/view.php?id=4228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cthoscd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Carta%20Ecthos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8CB1A-CEF9-44AA-B6F2-E8EA5F6E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Ecthos.dot</Template>
  <TotalTime>0</TotalTime>
  <Pages>14</Pages>
  <Words>4250</Words>
  <Characters>22954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Rio de Janeiro,09 de setembro de 1998</vt:lpstr>
    </vt:vector>
  </TitlesOfParts>
  <Company>Student</Company>
  <LinksUpToDate>false</LinksUpToDate>
  <CharactersWithSpaces>27150</CharactersWithSpaces>
  <SharedDoc>false</SharedDoc>
  <HLinks>
    <vt:vector size="24" baseType="variant">
      <vt:variant>
        <vt:i4>3866662</vt:i4>
      </vt:variant>
      <vt:variant>
        <vt:i4>9</vt:i4>
      </vt:variant>
      <vt:variant>
        <vt:i4>0</vt:i4>
      </vt:variant>
      <vt:variant>
        <vt:i4>5</vt:i4>
      </vt:variant>
      <vt:variant>
        <vt:lpwstr>http://www.ecthos.com/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mailto:cursos@ecthos.com.br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http://www.ecthos.com.br/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http://www.ecthos.com.br/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Rio de Janeiro,09 de setembro de 1998</dc:title>
  <dc:creator>marcus possi</dc:creator>
  <cp:lastModifiedBy>marcus possi</cp:lastModifiedBy>
  <cp:revision>2</cp:revision>
  <cp:lastPrinted>2003-09-24T05:23:00Z</cp:lastPrinted>
  <dcterms:created xsi:type="dcterms:W3CDTF">2019-12-09T01:42:00Z</dcterms:created>
  <dcterms:modified xsi:type="dcterms:W3CDTF">2019-12-09T01:42:00Z</dcterms:modified>
</cp:coreProperties>
</file>